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8320C" w14:textId="0EF8D199" w:rsidR="00D134A6" w:rsidRPr="0084584C" w:rsidRDefault="00D134A6" w:rsidP="00D7300F">
      <w:pPr>
        <w:spacing w:before="0" w:after="0" w:line="288" w:lineRule="auto"/>
        <w:ind w:firstLine="709"/>
        <w:jc w:val="center"/>
        <w:rPr>
          <w:b/>
        </w:rPr>
      </w:pPr>
      <w:r w:rsidRPr="0084584C">
        <w:rPr>
          <w:b/>
        </w:rPr>
        <w:t>ИНФОРМАЦИЯ ЗА ЗНАЧИМИ СОЦИАЛНО-ИКОНОМИЧЕСКИ ПРОЕКТИ,</w:t>
      </w:r>
    </w:p>
    <w:p w14:paraId="15D50327" w14:textId="4BE7A51E" w:rsidR="00D134A6" w:rsidRPr="0084584C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ИЗПЪЛНЯВАНИ Н</w:t>
      </w:r>
      <w:r w:rsidR="00D7300F">
        <w:rPr>
          <w:b/>
        </w:rPr>
        <w:t xml:space="preserve">А ТЕРИТОРИЯТА НА </w:t>
      </w:r>
      <w:r w:rsidR="00542779">
        <w:rPr>
          <w:b/>
          <w:u w:val="single"/>
        </w:rPr>
        <w:t>ОБЩИНА ЯМБОЛ</w:t>
      </w:r>
      <w:r w:rsidR="00D7300F">
        <w:rPr>
          <w:b/>
        </w:rPr>
        <w:t>, ОБЛАСТ ЯМБОЛ</w:t>
      </w:r>
      <w:r w:rsidRPr="0084584C">
        <w:rPr>
          <w:b/>
        </w:rPr>
        <w:t xml:space="preserve"> ПРЕЗ 2020 г.,</w:t>
      </w:r>
    </w:p>
    <w:p w14:paraId="3501985E" w14:textId="1D70EE04" w:rsidR="00D134A6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ФИНАНСИРАНИ  ОТ ДРУГИ ФИНАНСОВИ ИЗТОЧНИЦИ ИЗВЪН ТЕЗИ ПО ОПЕРАТИВНИТЕ ПРОГРАМИ</w:t>
      </w:r>
    </w:p>
    <w:p w14:paraId="1067D3A4" w14:textId="77777777" w:rsidR="00D7300F" w:rsidRPr="0084584C" w:rsidRDefault="00D7300F" w:rsidP="00D7300F">
      <w:pPr>
        <w:spacing w:before="0" w:after="0" w:line="240" w:lineRule="auto"/>
        <w:jc w:val="center"/>
        <w:rPr>
          <w:b/>
        </w:rPr>
      </w:pPr>
    </w:p>
    <w:tbl>
      <w:tblPr>
        <w:tblW w:w="53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3248"/>
        <w:gridCol w:w="2127"/>
        <w:gridCol w:w="2267"/>
        <w:gridCol w:w="2127"/>
        <w:gridCol w:w="1983"/>
        <w:gridCol w:w="1843"/>
      </w:tblGrid>
      <w:tr w:rsidR="00D134A6" w:rsidRPr="0084584C" w14:paraId="0A0C6583" w14:textId="77777777" w:rsidTr="00835FD2">
        <w:tc>
          <w:tcPr>
            <w:tcW w:w="2275" w:type="dxa"/>
            <w:shd w:val="clear" w:color="auto" w:fill="auto"/>
          </w:tcPr>
          <w:p w14:paraId="193F307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източника на финансиране и съответната програма</w:t>
            </w:r>
          </w:p>
          <w:p w14:paraId="2832B7F8" w14:textId="77777777" w:rsidR="00D134A6" w:rsidRPr="0084584C" w:rsidRDefault="00D134A6" w:rsidP="00D134A6">
            <w:pPr>
              <w:spacing w:line="240" w:lineRule="auto"/>
            </w:pPr>
          </w:p>
        </w:tc>
        <w:tc>
          <w:tcPr>
            <w:tcW w:w="3248" w:type="dxa"/>
            <w:shd w:val="clear" w:color="auto" w:fill="auto"/>
          </w:tcPr>
          <w:p w14:paraId="3CC8792A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проекта</w:t>
            </w:r>
          </w:p>
        </w:tc>
        <w:tc>
          <w:tcPr>
            <w:tcW w:w="2127" w:type="dxa"/>
            <w:shd w:val="clear" w:color="auto" w:fill="auto"/>
          </w:tcPr>
          <w:p w14:paraId="71DD1274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Бенефициент</w:t>
            </w:r>
          </w:p>
          <w:p w14:paraId="4919CFF2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</w:t>
            </w:r>
            <w:r w:rsidRPr="0084584C">
              <w:rPr>
                <w:b/>
                <w:sz w:val="22"/>
                <w:szCs w:val="22"/>
              </w:rPr>
              <w:t>наименование, местонахождение)</w:t>
            </w:r>
          </w:p>
        </w:tc>
        <w:tc>
          <w:tcPr>
            <w:tcW w:w="2267" w:type="dxa"/>
            <w:shd w:val="clear" w:color="auto" w:fill="auto"/>
          </w:tcPr>
          <w:p w14:paraId="7E4B4EA7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127" w:type="dxa"/>
            <w:shd w:val="clear" w:color="auto" w:fill="auto"/>
          </w:tcPr>
          <w:p w14:paraId="2A155168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Статус на проекта</w:t>
            </w:r>
          </w:p>
          <w:p w14:paraId="637C916F" w14:textId="1064B318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(приключил, в процес на изпълнение през 2020 г.)</w:t>
            </w:r>
          </w:p>
        </w:tc>
        <w:tc>
          <w:tcPr>
            <w:tcW w:w="1983" w:type="dxa"/>
            <w:shd w:val="clear" w:color="auto" w:fill="auto"/>
          </w:tcPr>
          <w:p w14:paraId="3CE428B7" w14:textId="12B021D5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Общ размер на договорените средства</w:t>
            </w:r>
          </w:p>
        </w:tc>
        <w:tc>
          <w:tcPr>
            <w:tcW w:w="1843" w:type="dxa"/>
            <w:shd w:val="clear" w:color="auto" w:fill="auto"/>
          </w:tcPr>
          <w:p w14:paraId="17FAC2B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Изплатени средства</w:t>
            </w:r>
          </w:p>
        </w:tc>
      </w:tr>
      <w:tr w:rsidR="00542779" w:rsidRPr="0084584C" w14:paraId="5193C8CF" w14:textId="77777777" w:rsidTr="00835FD2">
        <w:tc>
          <w:tcPr>
            <w:tcW w:w="2275" w:type="dxa"/>
            <w:shd w:val="clear" w:color="auto" w:fill="auto"/>
          </w:tcPr>
          <w:p w14:paraId="189EF835" w14:textId="3EFC56B7" w:rsidR="00542779" w:rsidRPr="00D334E9" w:rsidRDefault="00542779" w:rsidP="00542779">
            <w:pPr>
              <w:spacing w:line="240" w:lineRule="auto"/>
              <w:ind w:firstLine="0"/>
              <w:rPr>
                <w:b/>
              </w:rPr>
            </w:pPr>
            <w:r w:rsidRPr="00906BD8">
              <w:t>Трансфери за други целеви разходи от Централния бюджет</w:t>
            </w:r>
          </w:p>
        </w:tc>
        <w:tc>
          <w:tcPr>
            <w:tcW w:w="3248" w:type="dxa"/>
            <w:shd w:val="clear" w:color="auto" w:fill="auto"/>
          </w:tcPr>
          <w:p w14:paraId="25A4C3C6" w14:textId="71977EB2" w:rsidR="00542779" w:rsidRPr="0084584C" w:rsidRDefault="00542779" w:rsidP="00542779">
            <w:pPr>
              <w:spacing w:before="0" w:after="0" w:line="240" w:lineRule="auto"/>
              <w:ind w:firstLine="0"/>
            </w:pPr>
            <w:r w:rsidRPr="00906BD8">
              <w:t xml:space="preserve">Ремонтно-възстановителни работи на преливник, </w:t>
            </w:r>
            <w:proofErr w:type="spellStart"/>
            <w:r w:rsidRPr="00906BD8">
              <w:t>водобоен</w:t>
            </w:r>
            <w:proofErr w:type="spellEnd"/>
            <w:r w:rsidRPr="00906BD8">
              <w:t xml:space="preserve"> кладенец и подпорна стена на разделително съоръжение на р. Тунджа, гр. Ямбол, при км 31+200 /ПМС 96 от 25.04.2019г./</w:t>
            </w:r>
          </w:p>
        </w:tc>
        <w:tc>
          <w:tcPr>
            <w:tcW w:w="2127" w:type="dxa"/>
            <w:shd w:val="clear" w:color="auto" w:fill="auto"/>
          </w:tcPr>
          <w:p w14:paraId="3CF75773" w14:textId="07D4D65F" w:rsidR="00542779" w:rsidRPr="0084584C" w:rsidRDefault="00542779" w:rsidP="00542779">
            <w:pPr>
              <w:spacing w:line="240" w:lineRule="auto"/>
              <w:ind w:firstLine="34"/>
            </w:pPr>
            <w:r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77E2AC6B" w14:textId="5BE47929" w:rsidR="00542779" w:rsidRPr="0084584C" w:rsidRDefault="00542779" w:rsidP="00542779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4DFD7650" w14:textId="2A85796C" w:rsidR="00542779" w:rsidRPr="00641514" w:rsidRDefault="00542779" w:rsidP="00542779">
            <w:pPr>
              <w:spacing w:line="240" w:lineRule="auto"/>
              <w:ind w:firstLine="0"/>
            </w:pPr>
            <w:r w:rsidRPr="00641514">
              <w:t xml:space="preserve">В процес на изпълнение </w:t>
            </w:r>
          </w:p>
        </w:tc>
        <w:tc>
          <w:tcPr>
            <w:tcW w:w="1983" w:type="dxa"/>
            <w:shd w:val="clear" w:color="auto" w:fill="auto"/>
          </w:tcPr>
          <w:p w14:paraId="0FB0B534" w14:textId="3B0EBF83" w:rsidR="00542779" w:rsidRPr="0084584C" w:rsidRDefault="00542779" w:rsidP="00542779">
            <w:pPr>
              <w:spacing w:line="240" w:lineRule="auto"/>
              <w:ind w:firstLine="0"/>
            </w:pPr>
            <w:r w:rsidRPr="00131CBB">
              <w:t>725 920,00</w:t>
            </w:r>
            <w:r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09245314" w14:textId="42CD3D47" w:rsidR="00542779" w:rsidRPr="0084584C" w:rsidRDefault="00542779" w:rsidP="00542779">
            <w:pPr>
              <w:spacing w:line="240" w:lineRule="auto"/>
              <w:ind w:firstLine="0"/>
            </w:pPr>
            <w:r w:rsidRPr="00131CBB">
              <w:t>103 804,00</w:t>
            </w:r>
            <w:r>
              <w:t xml:space="preserve"> лв.</w:t>
            </w:r>
          </w:p>
        </w:tc>
      </w:tr>
      <w:tr w:rsidR="00046498" w:rsidRPr="0084584C" w14:paraId="2ECA269C" w14:textId="77777777" w:rsidTr="00835FD2">
        <w:tc>
          <w:tcPr>
            <w:tcW w:w="2275" w:type="dxa"/>
            <w:shd w:val="clear" w:color="auto" w:fill="auto"/>
          </w:tcPr>
          <w:p w14:paraId="2D8B7CED" w14:textId="134457DD" w:rsidR="00046498" w:rsidRPr="0084584C" w:rsidRDefault="00046498" w:rsidP="00046498">
            <w:pPr>
              <w:spacing w:line="240" w:lineRule="auto"/>
              <w:ind w:firstLine="22"/>
            </w:pPr>
            <w:r w:rsidRPr="00D95A3D">
              <w:t>Обща субсидия и други трансфери за държавни дейности от централен бюджет за общини</w:t>
            </w:r>
          </w:p>
        </w:tc>
        <w:tc>
          <w:tcPr>
            <w:tcW w:w="3248" w:type="dxa"/>
            <w:shd w:val="clear" w:color="auto" w:fill="auto"/>
          </w:tcPr>
          <w:p w14:paraId="5B444DC3" w14:textId="3FEB8317" w:rsidR="00046498" w:rsidRPr="0084584C" w:rsidRDefault="00046498" w:rsidP="00046498">
            <w:pPr>
              <w:spacing w:line="240" w:lineRule="auto"/>
              <w:ind w:firstLine="0"/>
            </w:pPr>
            <w:r w:rsidRPr="00D95A3D">
              <w:t>Основен ремонт отоплителна инсталация на ОУ "Йордан Йовков"</w:t>
            </w:r>
          </w:p>
        </w:tc>
        <w:tc>
          <w:tcPr>
            <w:tcW w:w="2127" w:type="dxa"/>
            <w:shd w:val="clear" w:color="auto" w:fill="auto"/>
          </w:tcPr>
          <w:p w14:paraId="66681E7C" w14:textId="23B97156" w:rsidR="00046498" w:rsidRPr="0084584C" w:rsidRDefault="00046498" w:rsidP="00046498">
            <w:pPr>
              <w:spacing w:line="240" w:lineRule="auto"/>
              <w:ind w:firstLine="0"/>
            </w:pPr>
            <w:r>
              <w:t xml:space="preserve"> Община Ямбол</w:t>
            </w:r>
          </w:p>
        </w:tc>
        <w:tc>
          <w:tcPr>
            <w:tcW w:w="2267" w:type="dxa"/>
            <w:shd w:val="clear" w:color="auto" w:fill="auto"/>
          </w:tcPr>
          <w:p w14:paraId="4366636C" w14:textId="3E1A41E7" w:rsidR="00046498" w:rsidRPr="0084584C" w:rsidRDefault="00046498" w:rsidP="00046498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4A01010C" w14:textId="29EBAC2D" w:rsidR="00046498" w:rsidRPr="00641514" w:rsidRDefault="00364496" w:rsidP="00046498">
            <w:pPr>
              <w:spacing w:line="240" w:lineRule="auto"/>
              <w:ind w:firstLine="0"/>
            </w:pPr>
            <w:r>
              <w:t>Приключил</w:t>
            </w:r>
          </w:p>
        </w:tc>
        <w:tc>
          <w:tcPr>
            <w:tcW w:w="1983" w:type="dxa"/>
            <w:shd w:val="clear" w:color="auto" w:fill="auto"/>
          </w:tcPr>
          <w:p w14:paraId="239208E5" w14:textId="20B1FB54" w:rsidR="00046498" w:rsidRPr="0084584C" w:rsidRDefault="00046498" w:rsidP="00046498">
            <w:pPr>
              <w:spacing w:line="240" w:lineRule="auto"/>
              <w:ind w:firstLine="42"/>
            </w:pPr>
            <w:r w:rsidRPr="00137321">
              <w:t>33 376,00</w:t>
            </w:r>
            <w:r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346C035F" w14:textId="595302E7" w:rsidR="00046498" w:rsidRPr="0084584C" w:rsidRDefault="00046498" w:rsidP="00046498">
            <w:pPr>
              <w:spacing w:line="240" w:lineRule="auto"/>
              <w:ind w:firstLine="173"/>
            </w:pPr>
            <w:r w:rsidRPr="00137321">
              <w:t>33 376,00</w:t>
            </w:r>
            <w:r>
              <w:t xml:space="preserve"> лв.</w:t>
            </w:r>
          </w:p>
        </w:tc>
      </w:tr>
      <w:tr w:rsidR="00364496" w:rsidRPr="0084584C" w14:paraId="0B16703A" w14:textId="77777777" w:rsidTr="00835FD2">
        <w:tc>
          <w:tcPr>
            <w:tcW w:w="2275" w:type="dxa"/>
            <w:shd w:val="clear" w:color="auto" w:fill="auto"/>
          </w:tcPr>
          <w:p w14:paraId="1C37F302" w14:textId="0D8419D5" w:rsidR="00364496" w:rsidRPr="0084584C" w:rsidRDefault="00364496" w:rsidP="00364496">
            <w:pPr>
              <w:spacing w:line="240" w:lineRule="auto"/>
              <w:ind w:firstLine="22"/>
            </w:pPr>
            <w:r w:rsidRPr="00231B49">
              <w:t>Обща субсидия и други трансфери за държавни дейности от централен бюджет за общини</w:t>
            </w:r>
          </w:p>
        </w:tc>
        <w:tc>
          <w:tcPr>
            <w:tcW w:w="3248" w:type="dxa"/>
            <w:shd w:val="clear" w:color="auto" w:fill="auto"/>
          </w:tcPr>
          <w:p w14:paraId="29726061" w14:textId="21BB645E" w:rsidR="00364496" w:rsidRPr="0084584C" w:rsidRDefault="00364496" w:rsidP="00364496">
            <w:pPr>
              <w:spacing w:line="240" w:lineRule="auto"/>
              <w:ind w:firstLine="0"/>
            </w:pPr>
            <w:r w:rsidRPr="00231B49">
              <w:t xml:space="preserve">Инвестиционен проект и реконструкция на сграда с идентификатор № 87374.521.55.4 и обновяване </w:t>
            </w:r>
            <w:r w:rsidRPr="00231B49">
              <w:lastRenderedPageBreak/>
              <w:t>на дворно пространство на ОУ "Йордан Йовков"</w:t>
            </w:r>
          </w:p>
        </w:tc>
        <w:tc>
          <w:tcPr>
            <w:tcW w:w="2127" w:type="dxa"/>
            <w:shd w:val="clear" w:color="auto" w:fill="auto"/>
          </w:tcPr>
          <w:p w14:paraId="23E83C1C" w14:textId="2285BA14" w:rsidR="00364496" w:rsidRPr="0084584C" w:rsidRDefault="00364496" w:rsidP="00364496">
            <w:pPr>
              <w:spacing w:line="240" w:lineRule="auto"/>
              <w:ind w:firstLine="31"/>
            </w:pPr>
            <w:r>
              <w:lastRenderedPageBreak/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F56D3F8" w14:textId="105EFF7B" w:rsidR="00364496" w:rsidRPr="0084584C" w:rsidRDefault="00364496" w:rsidP="00364496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610E83BE" w14:textId="20FA45F1" w:rsidR="00364496" w:rsidRPr="00641514" w:rsidRDefault="00364496" w:rsidP="00364496">
            <w:pPr>
              <w:spacing w:line="240" w:lineRule="auto"/>
              <w:ind w:firstLine="0"/>
            </w:pPr>
            <w:r w:rsidRPr="00641514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04E10823" w14:textId="304DCEC3" w:rsidR="00364496" w:rsidRPr="0084584C" w:rsidRDefault="00364496" w:rsidP="00364496">
            <w:pPr>
              <w:spacing w:line="240" w:lineRule="auto"/>
              <w:ind w:firstLine="42"/>
            </w:pPr>
            <w:r w:rsidRPr="00BA5875">
              <w:t>1 232 111,00</w:t>
            </w:r>
          </w:p>
        </w:tc>
        <w:tc>
          <w:tcPr>
            <w:tcW w:w="1843" w:type="dxa"/>
            <w:shd w:val="clear" w:color="auto" w:fill="auto"/>
          </w:tcPr>
          <w:p w14:paraId="4801E0B6" w14:textId="3401E815" w:rsidR="00364496" w:rsidRPr="0084584C" w:rsidRDefault="00364496" w:rsidP="00364496">
            <w:pPr>
              <w:spacing w:line="240" w:lineRule="auto"/>
            </w:pPr>
            <w:r w:rsidRPr="00BA5875">
              <w:t>0,00</w:t>
            </w:r>
          </w:p>
        </w:tc>
      </w:tr>
      <w:tr w:rsidR="00934D9C" w:rsidRPr="0084584C" w14:paraId="1E433AF9" w14:textId="77777777" w:rsidTr="00835FD2">
        <w:tc>
          <w:tcPr>
            <w:tcW w:w="2275" w:type="dxa"/>
            <w:shd w:val="clear" w:color="auto" w:fill="auto"/>
          </w:tcPr>
          <w:p w14:paraId="7BBEC6C5" w14:textId="038FEE67" w:rsidR="00934D9C" w:rsidRDefault="00934D9C" w:rsidP="00934D9C">
            <w:pPr>
              <w:spacing w:line="240" w:lineRule="auto"/>
              <w:ind w:firstLine="22"/>
              <w:rPr>
                <w:b/>
              </w:rPr>
            </w:pPr>
            <w:r>
              <w:t>С</w:t>
            </w:r>
            <w:r w:rsidRPr="00FC07EF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60DC7AE3" w14:textId="24BEFD72" w:rsidR="00934D9C" w:rsidRDefault="00934D9C" w:rsidP="00934D9C">
            <w:pPr>
              <w:spacing w:line="240" w:lineRule="auto"/>
              <w:ind w:firstLine="0"/>
            </w:pPr>
            <w:r w:rsidRPr="00FC07EF">
              <w:t>Проектиране и изпълнение реконструкция на вентилация в „Детска кухня“ Ямбол</w:t>
            </w:r>
          </w:p>
        </w:tc>
        <w:tc>
          <w:tcPr>
            <w:tcW w:w="2127" w:type="dxa"/>
            <w:shd w:val="clear" w:color="auto" w:fill="auto"/>
          </w:tcPr>
          <w:p w14:paraId="0563321B" w14:textId="6020E815" w:rsidR="00934D9C" w:rsidRDefault="00934D9C" w:rsidP="00934D9C">
            <w:pPr>
              <w:spacing w:line="240" w:lineRule="auto"/>
              <w:ind w:firstLine="31"/>
            </w:pPr>
            <w:r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4985EEE7" w14:textId="277BCCE1" w:rsidR="00934D9C" w:rsidRPr="0084584C" w:rsidRDefault="00934D9C" w:rsidP="00934D9C">
            <w:pPr>
              <w:spacing w:line="240" w:lineRule="auto"/>
              <w:ind w:firstLine="28"/>
            </w:pPr>
          </w:p>
        </w:tc>
        <w:tc>
          <w:tcPr>
            <w:tcW w:w="2127" w:type="dxa"/>
            <w:shd w:val="clear" w:color="auto" w:fill="auto"/>
          </w:tcPr>
          <w:p w14:paraId="322AFD7E" w14:textId="44E18BB0" w:rsidR="00934D9C" w:rsidRPr="001A0CE5" w:rsidRDefault="00934D9C" w:rsidP="00934D9C">
            <w:pPr>
              <w:spacing w:line="240" w:lineRule="auto"/>
              <w:ind w:firstLine="0"/>
            </w:pPr>
            <w:r>
              <w:t>Приключил</w:t>
            </w:r>
          </w:p>
        </w:tc>
        <w:tc>
          <w:tcPr>
            <w:tcW w:w="1983" w:type="dxa"/>
            <w:shd w:val="clear" w:color="auto" w:fill="auto"/>
          </w:tcPr>
          <w:p w14:paraId="364BA1FE" w14:textId="5994C5CE" w:rsidR="00934D9C" w:rsidRDefault="00934D9C" w:rsidP="00934D9C">
            <w:pPr>
              <w:spacing w:line="240" w:lineRule="auto"/>
              <w:ind w:firstLine="42"/>
            </w:pPr>
            <w:r w:rsidRPr="003A4975">
              <w:t>76 198,00</w:t>
            </w:r>
            <w:r w:rsidR="004C14BA"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0E92513D" w14:textId="01A775E3" w:rsidR="00934D9C" w:rsidRDefault="00934D9C" w:rsidP="00934D9C">
            <w:pPr>
              <w:spacing w:line="240" w:lineRule="auto"/>
              <w:ind w:firstLine="31"/>
            </w:pPr>
            <w:r w:rsidRPr="003A4975">
              <w:t>76 198,00</w:t>
            </w:r>
            <w:r w:rsidR="004C14BA">
              <w:t xml:space="preserve"> лв. </w:t>
            </w:r>
          </w:p>
        </w:tc>
      </w:tr>
      <w:tr w:rsidR="00720688" w:rsidRPr="0084584C" w14:paraId="6611BC43" w14:textId="77777777" w:rsidTr="00835FD2">
        <w:tc>
          <w:tcPr>
            <w:tcW w:w="2275" w:type="dxa"/>
            <w:shd w:val="clear" w:color="auto" w:fill="auto"/>
          </w:tcPr>
          <w:p w14:paraId="2E8BE1AF" w14:textId="4F1D44B2" w:rsidR="00720688" w:rsidRDefault="00720688" w:rsidP="00720688">
            <w:pPr>
              <w:spacing w:line="240" w:lineRule="auto"/>
              <w:ind w:firstLine="22"/>
              <w:rPr>
                <w:b/>
              </w:rPr>
            </w:pPr>
            <w:r w:rsidRPr="00297715">
              <w:t>Целеви субсидии от Централния бюджет за капиталови разходи</w:t>
            </w:r>
          </w:p>
        </w:tc>
        <w:tc>
          <w:tcPr>
            <w:tcW w:w="3248" w:type="dxa"/>
            <w:shd w:val="clear" w:color="auto" w:fill="auto"/>
          </w:tcPr>
          <w:p w14:paraId="475DCD57" w14:textId="30E1478B" w:rsidR="00720688" w:rsidRPr="009E3C8E" w:rsidRDefault="00720688" w:rsidP="00720688">
            <w:pPr>
              <w:spacing w:line="240" w:lineRule="auto"/>
              <w:ind w:firstLine="0"/>
            </w:pPr>
            <w:r w:rsidRPr="00297715">
              <w:t>Проектиране и ремонт канализация в к-с "Граф Игнатиев" между блокове 60, 44 и 42. Етапно изграждане - I-ви етап</w:t>
            </w:r>
          </w:p>
        </w:tc>
        <w:tc>
          <w:tcPr>
            <w:tcW w:w="2127" w:type="dxa"/>
            <w:shd w:val="clear" w:color="auto" w:fill="auto"/>
          </w:tcPr>
          <w:p w14:paraId="749B697B" w14:textId="0D084757" w:rsidR="00720688" w:rsidRDefault="00720688" w:rsidP="00720688">
            <w:pPr>
              <w:spacing w:line="240" w:lineRule="auto"/>
              <w:ind w:firstLine="31"/>
            </w:pPr>
            <w:r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092A7C96" w14:textId="11A596EC" w:rsidR="00720688" w:rsidRPr="0084584C" w:rsidRDefault="00720688" w:rsidP="00720688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3DFA455C" w14:textId="4C0B3BD1" w:rsidR="00720688" w:rsidRPr="001A0CE5" w:rsidRDefault="00720688" w:rsidP="00720688">
            <w:pPr>
              <w:spacing w:line="240" w:lineRule="auto"/>
              <w:ind w:firstLine="0"/>
            </w:pPr>
            <w:r>
              <w:t>Приключил</w:t>
            </w:r>
          </w:p>
        </w:tc>
        <w:tc>
          <w:tcPr>
            <w:tcW w:w="1983" w:type="dxa"/>
            <w:shd w:val="clear" w:color="auto" w:fill="auto"/>
          </w:tcPr>
          <w:p w14:paraId="45439D1C" w14:textId="744BD307" w:rsidR="00720688" w:rsidRDefault="00720688" w:rsidP="00720688">
            <w:pPr>
              <w:spacing w:line="240" w:lineRule="auto"/>
              <w:ind w:firstLine="42"/>
            </w:pPr>
            <w:r w:rsidRPr="00766B06">
              <w:t>55 755,00</w:t>
            </w:r>
            <w:r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4DEF07F9" w14:textId="1EA1E1F7" w:rsidR="00720688" w:rsidRDefault="00720688" w:rsidP="00720688">
            <w:pPr>
              <w:spacing w:line="240" w:lineRule="auto"/>
              <w:ind w:firstLine="31"/>
            </w:pPr>
            <w:r w:rsidRPr="00766B06">
              <w:t>55 755,00</w:t>
            </w:r>
            <w:r>
              <w:t xml:space="preserve"> лв.</w:t>
            </w:r>
          </w:p>
        </w:tc>
      </w:tr>
      <w:tr w:rsidR="00632E6E" w:rsidRPr="0084584C" w14:paraId="5B367FAC" w14:textId="77777777" w:rsidTr="00835FD2">
        <w:tc>
          <w:tcPr>
            <w:tcW w:w="2275" w:type="dxa"/>
            <w:shd w:val="clear" w:color="auto" w:fill="auto"/>
          </w:tcPr>
          <w:p w14:paraId="1397CE76" w14:textId="4EC6A0BB" w:rsidR="00632E6E" w:rsidRDefault="00632E6E" w:rsidP="00632E6E">
            <w:pPr>
              <w:spacing w:line="240" w:lineRule="auto"/>
              <w:ind w:firstLine="22"/>
              <w:rPr>
                <w:b/>
              </w:rPr>
            </w:pPr>
            <w:r w:rsidRPr="002809ED">
              <w:t>Целеви субсидии от Централния бюджет за капиталови разходи</w:t>
            </w:r>
          </w:p>
        </w:tc>
        <w:tc>
          <w:tcPr>
            <w:tcW w:w="3248" w:type="dxa"/>
            <w:shd w:val="clear" w:color="auto" w:fill="auto"/>
          </w:tcPr>
          <w:p w14:paraId="41D852F1" w14:textId="3510FE20" w:rsidR="00632E6E" w:rsidRDefault="00632E6E" w:rsidP="00632E6E">
            <w:pPr>
              <w:spacing w:line="240" w:lineRule="auto"/>
              <w:ind w:firstLine="0"/>
            </w:pPr>
            <w:r w:rsidRPr="002809ED">
              <w:t>"Реконструкция на кръстовище на ж.к. "Златен рог" и ул. "Димитър Благоев"</w:t>
            </w:r>
          </w:p>
        </w:tc>
        <w:tc>
          <w:tcPr>
            <w:tcW w:w="2127" w:type="dxa"/>
            <w:shd w:val="clear" w:color="auto" w:fill="auto"/>
          </w:tcPr>
          <w:p w14:paraId="22F2CBBB" w14:textId="621130A8" w:rsidR="00632E6E" w:rsidRDefault="00632E6E" w:rsidP="00632E6E">
            <w:pPr>
              <w:spacing w:line="240" w:lineRule="auto"/>
              <w:ind w:firstLine="31"/>
            </w:pPr>
            <w:r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577E9927" w14:textId="189B85B2" w:rsidR="00632E6E" w:rsidRPr="0084584C" w:rsidRDefault="00632E6E" w:rsidP="00632E6E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EC64D4D" w14:textId="5A28D57F" w:rsidR="00632E6E" w:rsidRPr="005F0C27" w:rsidRDefault="00632E6E" w:rsidP="00632E6E">
            <w:pPr>
              <w:spacing w:line="240" w:lineRule="auto"/>
              <w:ind w:firstLine="0"/>
              <w:rPr>
                <w:b/>
              </w:rPr>
            </w:pPr>
            <w:r w:rsidRPr="001A0CE5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08905E8A" w14:textId="7C203F14" w:rsidR="00632E6E" w:rsidRDefault="00632E6E" w:rsidP="00632E6E">
            <w:pPr>
              <w:spacing w:line="240" w:lineRule="auto"/>
              <w:ind w:firstLine="42"/>
            </w:pPr>
            <w:r w:rsidRPr="00A866AB">
              <w:t>91 240,00</w:t>
            </w:r>
            <w:r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25878643" w14:textId="6BDBE6E4" w:rsidR="00632E6E" w:rsidRDefault="00632E6E" w:rsidP="00632E6E">
            <w:pPr>
              <w:spacing w:line="240" w:lineRule="auto"/>
              <w:ind w:firstLine="0"/>
            </w:pPr>
            <w:r w:rsidRPr="00A866AB">
              <w:t>85 500,00</w:t>
            </w:r>
            <w:r>
              <w:t xml:space="preserve"> лв.</w:t>
            </w:r>
          </w:p>
        </w:tc>
      </w:tr>
      <w:tr w:rsidR="001105AC" w:rsidRPr="0084584C" w14:paraId="3F11EA3A" w14:textId="77777777" w:rsidTr="00835FD2">
        <w:tc>
          <w:tcPr>
            <w:tcW w:w="2275" w:type="dxa"/>
            <w:shd w:val="clear" w:color="auto" w:fill="auto"/>
          </w:tcPr>
          <w:p w14:paraId="390FCB4B" w14:textId="43A72FAD" w:rsidR="001105AC" w:rsidRDefault="001105AC" w:rsidP="001105AC">
            <w:pPr>
              <w:spacing w:line="240" w:lineRule="auto"/>
              <w:ind w:firstLine="22"/>
              <w:rPr>
                <w:b/>
              </w:rPr>
            </w:pPr>
            <w:r>
              <w:t>С</w:t>
            </w:r>
            <w:r w:rsidRPr="00301A00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2DF6BBB6" w14:textId="7CFE1F95" w:rsidR="001105AC" w:rsidRDefault="001105AC" w:rsidP="001105AC">
            <w:pPr>
              <w:spacing w:line="240" w:lineRule="auto"/>
              <w:ind w:firstLine="0"/>
            </w:pPr>
            <w:r w:rsidRPr="00301A00">
              <w:t>Изграждане на кръгово кръстовище на ул. "Милин камък" и "Търговска"</w:t>
            </w:r>
          </w:p>
        </w:tc>
        <w:tc>
          <w:tcPr>
            <w:tcW w:w="2127" w:type="dxa"/>
            <w:shd w:val="clear" w:color="auto" w:fill="auto"/>
          </w:tcPr>
          <w:p w14:paraId="6D8C092F" w14:textId="1699CC03" w:rsidR="001105AC" w:rsidRDefault="001105AC" w:rsidP="001105AC">
            <w:pPr>
              <w:spacing w:line="240" w:lineRule="auto"/>
              <w:ind w:firstLine="31"/>
            </w:pPr>
            <w:r w:rsidRPr="00301A00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304948A3" w14:textId="3FAD8B79" w:rsidR="001105AC" w:rsidRPr="0084584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067452BC" w14:textId="7304D112" w:rsidR="001105AC" w:rsidRPr="005F0C27" w:rsidRDefault="00282AB0" w:rsidP="001105AC">
            <w:pPr>
              <w:spacing w:line="240" w:lineRule="auto"/>
              <w:ind w:firstLine="0"/>
              <w:rPr>
                <w:b/>
              </w:rPr>
            </w:pPr>
            <w:r>
              <w:t>В</w:t>
            </w:r>
            <w:r w:rsidR="001105AC" w:rsidRPr="00301A00">
              <w:t xml:space="preserve"> </w:t>
            </w:r>
            <w:r w:rsidR="001105AC">
              <w:t xml:space="preserve">процес на </w:t>
            </w:r>
            <w:r w:rsidR="001105AC"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3796AEA5" w14:textId="681DD14D" w:rsidR="001105AC" w:rsidRDefault="001105AC" w:rsidP="001105AC">
            <w:pPr>
              <w:spacing w:line="240" w:lineRule="auto"/>
              <w:ind w:firstLine="42"/>
            </w:pPr>
            <w:r w:rsidRPr="00301A00">
              <w:t>403 560,00</w:t>
            </w:r>
            <w:r w:rsidR="00282AB0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2AB6BA32" w14:textId="0ADE8F5B" w:rsidR="001105AC" w:rsidRDefault="001105AC" w:rsidP="00282AB0">
            <w:pPr>
              <w:spacing w:line="240" w:lineRule="auto"/>
              <w:ind w:firstLine="0"/>
            </w:pPr>
            <w:r w:rsidRPr="00301A00">
              <w:t>228 435,00</w:t>
            </w:r>
            <w:r w:rsidR="00282AB0">
              <w:t xml:space="preserve"> лв.</w:t>
            </w:r>
          </w:p>
        </w:tc>
      </w:tr>
      <w:tr w:rsidR="001105AC" w:rsidRPr="0084584C" w14:paraId="40EDC038" w14:textId="77777777" w:rsidTr="00835FD2">
        <w:tc>
          <w:tcPr>
            <w:tcW w:w="2275" w:type="dxa"/>
            <w:shd w:val="clear" w:color="auto" w:fill="auto"/>
          </w:tcPr>
          <w:p w14:paraId="7ED04FD0" w14:textId="76E54F87" w:rsidR="001105AC" w:rsidRDefault="001105AC" w:rsidP="001105AC">
            <w:pPr>
              <w:spacing w:line="240" w:lineRule="auto"/>
              <w:ind w:firstLine="22"/>
              <w:rPr>
                <w:b/>
              </w:rPr>
            </w:pPr>
            <w:r>
              <w:t>С</w:t>
            </w:r>
            <w:r w:rsidRPr="000647D5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1892D780" w14:textId="24300D5E" w:rsidR="001105AC" w:rsidRDefault="001105AC" w:rsidP="001105AC">
            <w:pPr>
              <w:spacing w:line="240" w:lineRule="auto"/>
              <w:ind w:firstLine="0"/>
            </w:pPr>
            <w:r w:rsidRPr="000647D5">
              <w:t>Закупуване на нови системи за управление на светофарни уредби-</w:t>
            </w:r>
            <w:proofErr w:type="spellStart"/>
            <w:r w:rsidRPr="000647D5">
              <w:t>контролири</w:t>
            </w:r>
            <w:proofErr w:type="spellEnd"/>
            <w:r w:rsidRPr="000647D5">
              <w:t xml:space="preserve"> и </w:t>
            </w:r>
            <w:proofErr w:type="spellStart"/>
            <w:r w:rsidRPr="000647D5">
              <w:t>светодиодни</w:t>
            </w:r>
            <w:proofErr w:type="spellEnd"/>
            <w:r w:rsidRPr="000647D5">
              <w:t xml:space="preserve"> светофарни секции</w:t>
            </w:r>
          </w:p>
        </w:tc>
        <w:tc>
          <w:tcPr>
            <w:tcW w:w="2127" w:type="dxa"/>
            <w:shd w:val="clear" w:color="auto" w:fill="auto"/>
          </w:tcPr>
          <w:p w14:paraId="54620392" w14:textId="09196B79" w:rsidR="001105AC" w:rsidRDefault="001105AC" w:rsidP="001105AC">
            <w:pPr>
              <w:spacing w:line="240" w:lineRule="auto"/>
              <w:ind w:firstLine="31"/>
            </w:pPr>
            <w:r w:rsidRPr="000647D5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4F2FC91C" w14:textId="31883746" w:rsidR="001105AC" w:rsidRPr="0084584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7743258A" w14:textId="5A97BAF1" w:rsidR="001105AC" w:rsidRPr="00DA21BE" w:rsidRDefault="00282AB0" w:rsidP="001105AC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66040E53" w14:textId="52335FB1" w:rsidR="001105AC" w:rsidRDefault="001105AC" w:rsidP="001105AC">
            <w:pPr>
              <w:spacing w:line="240" w:lineRule="auto"/>
              <w:ind w:firstLine="42"/>
            </w:pPr>
            <w:r w:rsidRPr="000647D5">
              <w:t>84 000,00</w:t>
            </w:r>
            <w:r w:rsidR="00282AB0"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44A67545" w14:textId="71416EF3" w:rsidR="001105AC" w:rsidRDefault="001105AC" w:rsidP="001105AC">
            <w:pPr>
              <w:spacing w:line="240" w:lineRule="auto"/>
              <w:ind w:firstLine="0"/>
            </w:pPr>
            <w:r w:rsidRPr="000647D5">
              <w:t>16 049,00</w:t>
            </w:r>
            <w:r w:rsidR="00282AB0">
              <w:t xml:space="preserve"> лв.</w:t>
            </w:r>
          </w:p>
        </w:tc>
      </w:tr>
      <w:tr w:rsidR="001105AC" w:rsidRPr="0084584C" w14:paraId="55B61624" w14:textId="77777777" w:rsidTr="00835FD2">
        <w:tc>
          <w:tcPr>
            <w:tcW w:w="2275" w:type="dxa"/>
            <w:shd w:val="clear" w:color="auto" w:fill="auto"/>
          </w:tcPr>
          <w:p w14:paraId="709ADAB7" w14:textId="716D704A" w:rsidR="001105AC" w:rsidRDefault="00282AB0" w:rsidP="001105AC">
            <w:pPr>
              <w:spacing w:line="240" w:lineRule="auto"/>
              <w:ind w:firstLine="22"/>
              <w:rPr>
                <w:b/>
              </w:rPr>
            </w:pPr>
            <w:r>
              <w:t>С</w:t>
            </w:r>
            <w:r w:rsidR="001105AC" w:rsidRPr="000A52E4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7FC581C2" w14:textId="5564DD6C" w:rsidR="001105AC" w:rsidRDefault="001105AC" w:rsidP="001105AC">
            <w:pPr>
              <w:spacing w:line="240" w:lineRule="auto"/>
              <w:ind w:firstLine="0"/>
            </w:pPr>
            <w:r w:rsidRPr="000A52E4">
              <w:t xml:space="preserve">"Рехабилитация, реконструкция на улици, изграждане на нови места за </w:t>
            </w:r>
            <w:r w:rsidRPr="000A52E4">
              <w:lastRenderedPageBreak/>
              <w:t xml:space="preserve">паркиране и кът за отдих: Между ул. "Генерал В. Заимов", ул. "Георги С. Раковски", ул. "Независима България" и </w:t>
            </w:r>
            <w:proofErr w:type="spellStart"/>
            <w:r w:rsidRPr="000A52E4">
              <w:t>ул</w:t>
            </w:r>
            <w:proofErr w:type="spellEnd"/>
            <w:r w:rsidRPr="000A52E4">
              <w:t xml:space="preserve">."Жельо Войвода"; кв. 33 - ЦГЧ; Между кв. 32 - ЦГЧ от </w:t>
            </w:r>
            <w:proofErr w:type="spellStart"/>
            <w:r w:rsidRPr="000A52E4">
              <w:t>о.т</w:t>
            </w:r>
            <w:proofErr w:type="spellEnd"/>
            <w:r w:rsidRPr="000A52E4">
              <w:t xml:space="preserve">. 77 - </w:t>
            </w:r>
            <w:proofErr w:type="spellStart"/>
            <w:r w:rsidRPr="000A52E4">
              <w:t>о.т</w:t>
            </w:r>
            <w:proofErr w:type="spellEnd"/>
            <w:r w:rsidRPr="000A52E4">
              <w:t xml:space="preserve">. 83 - </w:t>
            </w:r>
            <w:proofErr w:type="spellStart"/>
            <w:r w:rsidRPr="000A52E4">
              <w:t>о.т</w:t>
            </w:r>
            <w:proofErr w:type="spellEnd"/>
            <w:r w:rsidRPr="000A52E4">
              <w:t xml:space="preserve">. 82 - </w:t>
            </w:r>
            <w:proofErr w:type="spellStart"/>
            <w:r w:rsidRPr="000A52E4">
              <w:t>о.т</w:t>
            </w:r>
            <w:proofErr w:type="spellEnd"/>
            <w:r w:rsidRPr="000A52E4">
              <w:t xml:space="preserve">. 81 - </w:t>
            </w:r>
            <w:proofErr w:type="spellStart"/>
            <w:r w:rsidRPr="000A52E4">
              <w:t>о.т</w:t>
            </w:r>
            <w:proofErr w:type="spellEnd"/>
            <w:r w:rsidRPr="000A52E4">
              <w:t xml:space="preserve">. 80 - </w:t>
            </w:r>
            <w:proofErr w:type="spellStart"/>
            <w:r w:rsidRPr="000A52E4">
              <w:t>о.т</w:t>
            </w:r>
            <w:proofErr w:type="spellEnd"/>
            <w:r w:rsidRPr="000A52E4">
              <w:t xml:space="preserve">. 79; В УПИ - V, кв. 40 по плана на гр. Ямбол - ЦГЧ." Първи етап, в </w:t>
            </w:r>
            <w:proofErr w:type="spellStart"/>
            <w:r w:rsidRPr="000A52E4">
              <w:t>т.ч</w:t>
            </w:r>
            <w:proofErr w:type="spellEnd"/>
            <w:r w:rsidRPr="000A52E4">
              <w:t xml:space="preserve">  изменение на инвестиционен проект след издадено разрешение за строеж</w:t>
            </w:r>
          </w:p>
        </w:tc>
        <w:tc>
          <w:tcPr>
            <w:tcW w:w="2127" w:type="dxa"/>
            <w:shd w:val="clear" w:color="auto" w:fill="auto"/>
          </w:tcPr>
          <w:p w14:paraId="570FE33D" w14:textId="198F670E" w:rsidR="001105AC" w:rsidRDefault="001105AC" w:rsidP="001105AC">
            <w:pPr>
              <w:spacing w:line="240" w:lineRule="auto"/>
              <w:ind w:firstLine="31"/>
            </w:pPr>
            <w:r w:rsidRPr="000A52E4">
              <w:lastRenderedPageBreak/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78D8D6E" w14:textId="4D48E329" w:rsidR="001105AC" w:rsidRPr="0084584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C776883" w14:textId="2C1991F8" w:rsidR="001105AC" w:rsidRPr="00DE1668" w:rsidRDefault="00282AB0" w:rsidP="001105AC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7BF1423A" w14:textId="314A8F42" w:rsidR="001105AC" w:rsidRDefault="001105AC" w:rsidP="001105AC">
            <w:pPr>
              <w:spacing w:line="240" w:lineRule="auto"/>
              <w:ind w:firstLine="42"/>
            </w:pPr>
            <w:r w:rsidRPr="000A52E4">
              <w:t>352 480,00</w:t>
            </w:r>
            <w:r w:rsidR="00282AB0"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7186A6B3" w14:textId="42CFA7A7" w:rsidR="001105AC" w:rsidRDefault="001105AC" w:rsidP="00282AB0">
            <w:pPr>
              <w:spacing w:line="240" w:lineRule="auto"/>
              <w:ind w:firstLine="0"/>
            </w:pPr>
            <w:r w:rsidRPr="000A52E4">
              <w:t>233 184,00</w:t>
            </w:r>
            <w:r w:rsidR="00282AB0">
              <w:t xml:space="preserve"> лв. </w:t>
            </w:r>
          </w:p>
        </w:tc>
      </w:tr>
      <w:tr w:rsidR="001105AC" w:rsidRPr="0084584C" w14:paraId="0E7CF963" w14:textId="77777777" w:rsidTr="00835FD2">
        <w:tc>
          <w:tcPr>
            <w:tcW w:w="2275" w:type="dxa"/>
            <w:shd w:val="clear" w:color="auto" w:fill="auto"/>
          </w:tcPr>
          <w:p w14:paraId="561B2D58" w14:textId="682B75BC" w:rsidR="001105AC" w:rsidRDefault="00282AB0" w:rsidP="001105AC">
            <w:pPr>
              <w:spacing w:line="240" w:lineRule="auto"/>
              <w:ind w:firstLine="22"/>
              <w:rPr>
                <w:b/>
              </w:rPr>
            </w:pPr>
            <w:r>
              <w:t>С</w:t>
            </w:r>
            <w:r w:rsidR="001105AC" w:rsidRPr="00A54601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6BA76487" w14:textId="6AB5ECA8" w:rsidR="001105AC" w:rsidRDefault="001105AC" w:rsidP="001105AC">
            <w:pPr>
              <w:spacing w:line="240" w:lineRule="auto"/>
              <w:ind w:firstLine="0"/>
            </w:pPr>
            <w:r w:rsidRPr="00A54601">
              <w:t xml:space="preserve">Изграждане на паркинг и благоустрояване в кв. 61 по ПУП-ПРЗ на ЦГЧ гр. Ямбол - междублоково пространство на север от </w:t>
            </w:r>
            <w:proofErr w:type="spellStart"/>
            <w:r w:rsidRPr="00A54601">
              <w:t>ул</w:t>
            </w:r>
            <w:proofErr w:type="spellEnd"/>
            <w:r w:rsidRPr="00A54601">
              <w:t>."Каранова"</w:t>
            </w:r>
          </w:p>
        </w:tc>
        <w:tc>
          <w:tcPr>
            <w:tcW w:w="2127" w:type="dxa"/>
            <w:shd w:val="clear" w:color="auto" w:fill="auto"/>
          </w:tcPr>
          <w:p w14:paraId="0FC88DE6" w14:textId="6044E7E2" w:rsidR="001105AC" w:rsidRDefault="001105AC" w:rsidP="001105AC">
            <w:pPr>
              <w:spacing w:line="240" w:lineRule="auto"/>
              <w:ind w:firstLine="31"/>
            </w:pPr>
            <w:r w:rsidRPr="00A54601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BF877F7" w14:textId="4DF61A25" w:rsidR="001105A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61EF62E" w14:textId="3B7C8E74" w:rsidR="001105AC" w:rsidRPr="00DE1668" w:rsidRDefault="00282AB0" w:rsidP="001105AC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0CD70613" w14:textId="44C6BA1C" w:rsidR="001105AC" w:rsidRDefault="001105AC" w:rsidP="001105AC">
            <w:pPr>
              <w:spacing w:line="240" w:lineRule="auto"/>
              <w:ind w:firstLine="42"/>
            </w:pPr>
            <w:r w:rsidRPr="00A54601">
              <w:t>173 640,00</w:t>
            </w:r>
            <w:r w:rsidR="00282AB0"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3010C5B2" w14:textId="55C7B5F4" w:rsidR="001105AC" w:rsidRDefault="001105AC" w:rsidP="001105AC">
            <w:pPr>
              <w:spacing w:line="240" w:lineRule="auto"/>
              <w:ind w:firstLine="173"/>
            </w:pPr>
            <w:r w:rsidRPr="00A54601">
              <w:t>155 777,00</w:t>
            </w:r>
            <w:r w:rsidR="00282AB0">
              <w:t xml:space="preserve"> лв.</w:t>
            </w:r>
          </w:p>
        </w:tc>
      </w:tr>
      <w:tr w:rsidR="001105AC" w:rsidRPr="0084584C" w14:paraId="230B20DC" w14:textId="77777777" w:rsidTr="00835FD2">
        <w:tc>
          <w:tcPr>
            <w:tcW w:w="2275" w:type="dxa"/>
            <w:shd w:val="clear" w:color="auto" w:fill="auto"/>
          </w:tcPr>
          <w:p w14:paraId="69E00BDF" w14:textId="5544610C" w:rsidR="001105AC" w:rsidRDefault="001105AC" w:rsidP="001105AC">
            <w:pPr>
              <w:spacing w:line="240" w:lineRule="auto"/>
              <w:ind w:firstLine="22"/>
              <w:rPr>
                <w:b/>
              </w:rPr>
            </w:pPr>
            <w:r w:rsidRPr="004C5D76">
              <w:t>Обща субсидия и други трансфери за държавни дейности от централен бюджет за общини</w:t>
            </w:r>
          </w:p>
        </w:tc>
        <w:tc>
          <w:tcPr>
            <w:tcW w:w="3248" w:type="dxa"/>
            <w:shd w:val="clear" w:color="auto" w:fill="auto"/>
          </w:tcPr>
          <w:p w14:paraId="53344A12" w14:textId="3B4BE55F" w:rsidR="001105AC" w:rsidRDefault="001105AC" w:rsidP="001105AC">
            <w:pPr>
              <w:spacing w:line="240" w:lineRule="auto"/>
              <w:ind w:firstLine="0"/>
            </w:pPr>
            <w:r w:rsidRPr="004C5D76">
              <w:t xml:space="preserve">Инвестиционен проект и разширение на </w:t>
            </w:r>
            <w:proofErr w:type="spellStart"/>
            <w:r w:rsidRPr="004C5D76">
              <w:t>ОбУ</w:t>
            </w:r>
            <w:proofErr w:type="spellEnd"/>
            <w:r w:rsidRPr="004C5D76">
              <w:t xml:space="preserve"> "Д-р Петър Берон" гр. Ямбол - учебна сграда с пет класни стаи и обслужващи помещения, реконструкция на сграда с </w:t>
            </w:r>
            <w:proofErr w:type="spellStart"/>
            <w:r w:rsidRPr="004C5D76">
              <w:t>идентификтор</w:t>
            </w:r>
            <w:proofErr w:type="spellEnd"/>
            <w:r w:rsidRPr="004C5D76">
              <w:t xml:space="preserve"> № 87374.523.161.3 и </w:t>
            </w:r>
            <w:r w:rsidRPr="004C5D76">
              <w:lastRenderedPageBreak/>
              <w:t xml:space="preserve">обновяване на дворно пространство </w:t>
            </w:r>
          </w:p>
        </w:tc>
        <w:tc>
          <w:tcPr>
            <w:tcW w:w="2127" w:type="dxa"/>
            <w:shd w:val="clear" w:color="auto" w:fill="auto"/>
          </w:tcPr>
          <w:p w14:paraId="180A6923" w14:textId="69AB4972" w:rsidR="001105AC" w:rsidRDefault="001105AC" w:rsidP="001105AC">
            <w:pPr>
              <w:spacing w:line="240" w:lineRule="auto"/>
              <w:ind w:firstLine="31"/>
            </w:pPr>
            <w:r w:rsidRPr="004C5D76">
              <w:lastRenderedPageBreak/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627019F6" w14:textId="4F54BFF0" w:rsidR="001105A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01A0DFB1" w14:textId="3206B1CC" w:rsidR="001105AC" w:rsidRDefault="00282AB0" w:rsidP="001105AC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13B23D4E" w14:textId="335123F7" w:rsidR="001105AC" w:rsidRDefault="001105AC" w:rsidP="001105AC">
            <w:pPr>
              <w:spacing w:line="240" w:lineRule="auto"/>
              <w:ind w:firstLine="42"/>
            </w:pPr>
            <w:r w:rsidRPr="004C5D76">
              <w:t>1 996 465,00</w:t>
            </w:r>
            <w:r w:rsidR="00282AB0"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37E68F10" w14:textId="19CAB61D" w:rsidR="001105AC" w:rsidRDefault="001105AC" w:rsidP="001105AC">
            <w:pPr>
              <w:spacing w:line="240" w:lineRule="auto"/>
              <w:ind w:firstLine="173"/>
            </w:pPr>
            <w:r w:rsidRPr="004C5D76">
              <w:t>0,00</w:t>
            </w:r>
          </w:p>
        </w:tc>
      </w:tr>
      <w:tr w:rsidR="001105AC" w:rsidRPr="0084584C" w14:paraId="75FB9E6D" w14:textId="77777777" w:rsidTr="00835FD2">
        <w:tc>
          <w:tcPr>
            <w:tcW w:w="2275" w:type="dxa"/>
            <w:shd w:val="clear" w:color="auto" w:fill="auto"/>
          </w:tcPr>
          <w:p w14:paraId="003FCFF7" w14:textId="1032FC7D" w:rsidR="001105AC" w:rsidRDefault="001105AC" w:rsidP="001105AC">
            <w:pPr>
              <w:spacing w:line="240" w:lineRule="auto"/>
              <w:ind w:firstLine="22"/>
              <w:rPr>
                <w:b/>
              </w:rPr>
            </w:pPr>
            <w:r w:rsidRPr="00A773A2">
              <w:t>Обща субсидия и други трансфери за държавни дейности от централен бюджет за общини</w:t>
            </w:r>
          </w:p>
        </w:tc>
        <w:tc>
          <w:tcPr>
            <w:tcW w:w="3248" w:type="dxa"/>
            <w:shd w:val="clear" w:color="auto" w:fill="auto"/>
          </w:tcPr>
          <w:p w14:paraId="2B19E57D" w14:textId="0F0CF9C4" w:rsidR="001105AC" w:rsidRDefault="001105AC" w:rsidP="001105AC">
            <w:pPr>
              <w:spacing w:line="240" w:lineRule="auto"/>
              <w:ind w:firstLine="0"/>
            </w:pPr>
            <w:r w:rsidRPr="00A773A2">
              <w:t>Изготвяне на инвестиционен проект и "Преустройство, реконструкция и пристройка към съществуващи сгради на ДГ "Пролет""- етапно строителство</w:t>
            </w:r>
          </w:p>
        </w:tc>
        <w:tc>
          <w:tcPr>
            <w:tcW w:w="2127" w:type="dxa"/>
            <w:shd w:val="clear" w:color="auto" w:fill="auto"/>
          </w:tcPr>
          <w:p w14:paraId="1B85AD14" w14:textId="7FD68A13" w:rsidR="001105AC" w:rsidRDefault="001105AC" w:rsidP="001105AC">
            <w:pPr>
              <w:spacing w:line="240" w:lineRule="auto"/>
              <w:ind w:firstLine="31"/>
            </w:pPr>
            <w:r w:rsidRPr="00A773A2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724D90C2" w14:textId="7C8F3C8F" w:rsidR="001105A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4B76108" w14:textId="04227724" w:rsidR="001105AC" w:rsidRDefault="00E43565" w:rsidP="001105AC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2A1241CE" w14:textId="69E34803" w:rsidR="001105AC" w:rsidRDefault="001105AC" w:rsidP="001105AC">
            <w:pPr>
              <w:spacing w:line="240" w:lineRule="auto"/>
              <w:ind w:firstLine="42"/>
            </w:pPr>
            <w:r w:rsidRPr="00A773A2">
              <w:t>798 744,00</w:t>
            </w:r>
            <w:r w:rsidR="00E43565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197343C5" w14:textId="5557983A" w:rsidR="001105AC" w:rsidRDefault="001105AC" w:rsidP="001105AC">
            <w:pPr>
              <w:spacing w:line="240" w:lineRule="auto"/>
              <w:ind w:firstLine="173"/>
            </w:pPr>
            <w:r w:rsidRPr="00A773A2">
              <w:t>0,00</w:t>
            </w:r>
          </w:p>
        </w:tc>
      </w:tr>
      <w:tr w:rsidR="001105AC" w:rsidRPr="0084584C" w14:paraId="0EB513AD" w14:textId="77777777" w:rsidTr="00835FD2">
        <w:tc>
          <w:tcPr>
            <w:tcW w:w="2275" w:type="dxa"/>
            <w:shd w:val="clear" w:color="auto" w:fill="auto"/>
          </w:tcPr>
          <w:p w14:paraId="7E15991C" w14:textId="31E2B3C9" w:rsidR="001105AC" w:rsidRPr="00B24002" w:rsidRDefault="001105AC" w:rsidP="001105AC">
            <w:pPr>
              <w:spacing w:line="240" w:lineRule="auto"/>
              <w:ind w:firstLine="22"/>
              <w:rPr>
                <w:b/>
                <w:lang w:val="en-US"/>
              </w:rPr>
            </w:pPr>
            <w:r w:rsidRPr="00C16E48">
              <w:t>ПУДООС</w:t>
            </w:r>
          </w:p>
        </w:tc>
        <w:tc>
          <w:tcPr>
            <w:tcW w:w="3248" w:type="dxa"/>
            <w:shd w:val="clear" w:color="auto" w:fill="auto"/>
          </w:tcPr>
          <w:p w14:paraId="1D9FB193" w14:textId="6117E94E" w:rsidR="001105AC" w:rsidRPr="0024028D" w:rsidRDefault="001105AC" w:rsidP="001105AC">
            <w:pPr>
              <w:spacing w:line="240" w:lineRule="auto"/>
              <w:ind w:firstLine="0"/>
            </w:pPr>
            <w:r w:rsidRPr="00C16E48">
              <w:t xml:space="preserve">Детско съоръжение в двора на ДГ "Свобода", </w:t>
            </w:r>
            <w:proofErr w:type="spellStart"/>
            <w:r w:rsidRPr="00C16E48">
              <w:t>ул</w:t>
            </w:r>
            <w:proofErr w:type="spellEnd"/>
            <w:r w:rsidRPr="00C16E48">
              <w:t>."Марко Бехар"№2</w:t>
            </w:r>
          </w:p>
        </w:tc>
        <w:tc>
          <w:tcPr>
            <w:tcW w:w="2127" w:type="dxa"/>
            <w:shd w:val="clear" w:color="auto" w:fill="auto"/>
          </w:tcPr>
          <w:p w14:paraId="126C052F" w14:textId="6D5E3385" w:rsidR="001105AC" w:rsidRDefault="001105AC" w:rsidP="001105AC">
            <w:pPr>
              <w:spacing w:line="240" w:lineRule="auto"/>
              <w:ind w:firstLine="31"/>
            </w:pPr>
            <w:r w:rsidRPr="00C16E48">
              <w:t>ДГ "Свобода"</w:t>
            </w:r>
          </w:p>
        </w:tc>
        <w:tc>
          <w:tcPr>
            <w:tcW w:w="2267" w:type="dxa"/>
            <w:shd w:val="clear" w:color="auto" w:fill="auto"/>
          </w:tcPr>
          <w:p w14:paraId="550F9911" w14:textId="63F10630" w:rsidR="001105AC" w:rsidRDefault="001105AC" w:rsidP="001105AC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526FF578" w14:textId="45E6F66A" w:rsidR="001105AC" w:rsidRDefault="00E43565" w:rsidP="001105AC">
            <w:pPr>
              <w:spacing w:line="240" w:lineRule="auto"/>
              <w:ind w:firstLine="0"/>
            </w:pPr>
            <w:r>
              <w:t>П</w:t>
            </w:r>
            <w:r w:rsidR="001105AC" w:rsidRPr="00C16E48">
              <w:t>риключил</w:t>
            </w:r>
          </w:p>
        </w:tc>
        <w:tc>
          <w:tcPr>
            <w:tcW w:w="1983" w:type="dxa"/>
            <w:shd w:val="clear" w:color="auto" w:fill="auto"/>
          </w:tcPr>
          <w:p w14:paraId="2C28E3B2" w14:textId="7417F787" w:rsidR="001105AC" w:rsidRDefault="001105AC" w:rsidP="001105AC">
            <w:pPr>
              <w:spacing w:line="240" w:lineRule="auto"/>
              <w:ind w:firstLine="42"/>
            </w:pPr>
            <w:r w:rsidRPr="00C16E48">
              <w:t>4 098,00</w:t>
            </w:r>
            <w:r w:rsidR="00E43565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37B3FB1B" w14:textId="20D8F42E" w:rsidR="001105AC" w:rsidRDefault="001105AC" w:rsidP="001105AC">
            <w:pPr>
              <w:spacing w:line="240" w:lineRule="auto"/>
              <w:ind w:firstLine="173"/>
            </w:pPr>
            <w:r w:rsidRPr="00C16E48">
              <w:t>4 098,00</w:t>
            </w:r>
            <w:r w:rsidR="00E43565">
              <w:t xml:space="preserve"> лв. </w:t>
            </w:r>
          </w:p>
        </w:tc>
      </w:tr>
      <w:tr w:rsidR="009C76D4" w:rsidRPr="0084584C" w14:paraId="1F971A45" w14:textId="77777777" w:rsidTr="00835FD2">
        <w:tc>
          <w:tcPr>
            <w:tcW w:w="2275" w:type="dxa"/>
            <w:shd w:val="clear" w:color="auto" w:fill="auto"/>
          </w:tcPr>
          <w:p w14:paraId="32966F34" w14:textId="349F4D30" w:rsidR="009C76D4" w:rsidRPr="00B24002" w:rsidRDefault="009C76D4" w:rsidP="009C76D4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Pr="000C100E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5034F076" w14:textId="14D49425" w:rsidR="009C76D4" w:rsidRPr="0024028D" w:rsidRDefault="009C76D4" w:rsidP="009C76D4">
            <w:pPr>
              <w:spacing w:line="240" w:lineRule="auto"/>
              <w:ind w:firstLine="0"/>
            </w:pPr>
            <w:r w:rsidRPr="000C100E">
              <w:t xml:space="preserve">Проектиране и изграждане на видеонаблюдение  в ж.к. "Георги Бенковски" </w:t>
            </w:r>
          </w:p>
        </w:tc>
        <w:tc>
          <w:tcPr>
            <w:tcW w:w="2127" w:type="dxa"/>
            <w:shd w:val="clear" w:color="auto" w:fill="auto"/>
          </w:tcPr>
          <w:p w14:paraId="19F9BF27" w14:textId="3A441A72" w:rsidR="009C76D4" w:rsidRDefault="009C76D4" w:rsidP="009C76D4">
            <w:pPr>
              <w:spacing w:line="240" w:lineRule="auto"/>
              <w:ind w:firstLine="31"/>
            </w:pPr>
            <w:r w:rsidRPr="000C100E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D26FE4E" w14:textId="77777777" w:rsidR="009C76D4" w:rsidRDefault="009C76D4" w:rsidP="009C76D4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7BF6C695" w14:textId="3B4587DD" w:rsidR="009C76D4" w:rsidRDefault="00E43565" w:rsidP="009C76D4">
            <w:pPr>
              <w:spacing w:line="240" w:lineRule="auto"/>
              <w:ind w:firstLine="0"/>
            </w:pPr>
            <w:r>
              <w:t>П</w:t>
            </w:r>
            <w:r w:rsidR="009C76D4" w:rsidRPr="000C100E">
              <w:t>риключил</w:t>
            </w:r>
          </w:p>
        </w:tc>
        <w:tc>
          <w:tcPr>
            <w:tcW w:w="1983" w:type="dxa"/>
            <w:shd w:val="clear" w:color="auto" w:fill="auto"/>
          </w:tcPr>
          <w:p w14:paraId="452D3093" w14:textId="199A8EFB" w:rsidR="009C76D4" w:rsidRDefault="009C76D4" w:rsidP="009C76D4">
            <w:pPr>
              <w:spacing w:line="240" w:lineRule="auto"/>
              <w:ind w:firstLine="42"/>
            </w:pPr>
            <w:r w:rsidRPr="000C100E">
              <w:t>212 529,00</w:t>
            </w:r>
            <w:r w:rsidR="00E43565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71AD4759" w14:textId="198B7A62" w:rsidR="009C76D4" w:rsidRDefault="009C76D4" w:rsidP="009C76D4">
            <w:pPr>
              <w:spacing w:line="240" w:lineRule="auto"/>
              <w:ind w:firstLine="173"/>
            </w:pPr>
            <w:r w:rsidRPr="000C100E">
              <w:t>212 529,00</w:t>
            </w:r>
            <w:r w:rsidR="00E43565">
              <w:t xml:space="preserve"> лв.</w:t>
            </w:r>
          </w:p>
        </w:tc>
      </w:tr>
      <w:tr w:rsidR="009C76D4" w:rsidRPr="0084584C" w14:paraId="558BA6F3" w14:textId="77777777" w:rsidTr="00835FD2">
        <w:tc>
          <w:tcPr>
            <w:tcW w:w="2275" w:type="dxa"/>
            <w:shd w:val="clear" w:color="auto" w:fill="auto"/>
          </w:tcPr>
          <w:p w14:paraId="038B4C52" w14:textId="630AC8FD" w:rsidR="009C76D4" w:rsidRPr="00B24002" w:rsidRDefault="00E43565" w:rsidP="009C76D4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9C76D4" w:rsidRPr="00AA4A9B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11FBA45B" w14:textId="69FD13ED" w:rsidR="009C76D4" w:rsidRPr="0024028D" w:rsidRDefault="009C76D4" w:rsidP="009C76D4">
            <w:pPr>
              <w:spacing w:line="240" w:lineRule="auto"/>
              <w:ind w:firstLine="0"/>
            </w:pPr>
            <w:r w:rsidRPr="00AA4A9B">
              <w:t>Проектиране и изграждане на централизирана система за видеонаблюдение на територията на гр. Ямбол</w:t>
            </w:r>
          </w:p>
        </w:tc>
        <w:tc>
          <w:tcPr>
            <w:tcW w:w="2127" w:type="dxa"/>
            <w:shd w:val="clear" w:color="auto" w:fill="auto"/>
          </w:tcPr>
          <w:p w14:paraId="7DDD043B" w14:textId="2CF253B3" w:rsidR="009C76D4" w:rsidRDefault="009C76D4" w:rsidP="009C76D4">
            <w:pPr>
              <w:spacing w:line="240" w:lineRule="auto"/>
              <w:ind w:firstLine="31"/>
            </w:pPr>
            <w:r w:rsidRPr="00AA4A9B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22F84F16" w14:textId="77777777" w:rsidR="009C76D4" w:rsidRDefault="009C76D4" w:rsidP="009C76D4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AFEB804" w14:textId="0733CC45" w:rsidR="009C76D4" w:rsidRDefault="00E43565" w:rsidP="009C76D4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08E62DB3" w14:textId="68BBE483" w:rsidR="009C76D4" w:rsidRDefault="009C76D4" w:rsidP="009C76D4">
            <w:pPr>
              <w:spacing w:line="240" w:lineRule="auto"/>
              <w:ind w:firstLine="42"/>
            </w:pPr>
            <w:r w:rsidRPr="00AA4A9B">
              <w:t>315 918,00</w:t>
            </w:r>
            <w:r w:rsidR="00E43565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0173E101" w14:textId="3E375E94" w:rsidR="009C76D4" w:rsidRDefault="009C76D4" w:rsidP="009C76D4">
            <w:pPr>
              <w:spacing w:line="240" w:lineRule="auto"/>
              <w:ind w:firstLine="173"/>
            </w:pPr>
            <w:r w:rsidRPr="00AA4A9B">
              <w:t>73 273,00</w:t>
            </w:r>
            <w:r w:rsidR="00E43565">
              <w:t xml:space="preserve"> лв.</w:t>
            </w:r>
          </w:p>
        </w:tc>
      </w:tr>
      <w:tr w:rsidR="009C76D4" w:rsidRPr="0084584C" w14:paraId="09D5F8EE" w14:textId="77777777" w:rsidTr="00835FD2">
        <w:tc>
          <w:tcPr>
            <w:tcW w:w="2275" w:type="dxa"/>
            <w:shd w:val="clear" w:color="auto" w:fill="auto"/>
          </w:tcPr>
          <w:p w14:paraId="0147BFC1" w14:textId="4C38F490" w:rsidR="009C76D4" w:rsidRPr="00B24002" w:rsidRDefault="00E43565" w:rsidP="009C76D4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9C76D4" w:rsidRPr="00F725F2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389400DE" w14:textId="4CE4B84C" w:rsidR="009C76D4" w:rsidRPr="0024028D" w:rsidRDefault="009C76D4" w:rsidP="009C76D4">
            <w:pPr>
              <w:spacing w:line="240" w:lineRule="auto"/>
              <w:ind w:firstLine="0"/>
            </w:pPr>
            <w:r w:rsidRPr="00F725F2">
              <w:t>Проектиране и изграждане "Водопровод и канализация по улици в кв.20, кв.23 и кв.24, к-с "Диана" по плана на гр. Ямбол - етапно изграждане - І-ви етап</w:t>
            </w:r>
          </w:p>
        </w:tc>
        <w:tc>
          <w:tcPr>
            <w:tcW w:w="2127" w:type="dxa"/>
            <w:shd w:val="clear" w:color="auto" w:fill="auto"/>
          </w:tcPr>
          <w:p w14:paraId="20F20F81" w14:textId="7D7F1DB0" w:rsidR="009C76D4" w:rsidRDefault="009C76D4" w:rsidP="009C76D4">
            <w:pPr>
              <w:spacing w:line="240" w:lineRule="auto"/>
              <w:ind w:firstLine="31"/>
            </w:pPr>
            <w:r w:rsidRPr="00F725F2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0149986A" w14:textId="77777777" w:rsidR="009C76D4" w:rsidRDefault="009C76D4" w:rsidP="009C76D4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7F68D818" w14:textId="77EFEC68" w:rsidR="009C76D4" w:rsidRDefault="00E43565" w:rsidP="009C76D4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74371CC2" w14:textId="752F4358" w:rsidR="009C76D4" w:rsidRDefault="009C76D4" w:rsidP="009C76D4">
            <w:pPr>
              <w:spacing w:line="240" w:lineRule="auto"/>
              <w:ind w:firstLine="42"/>
            </w:pPr>
            <w:r w:rsidRPr="00F725F2">
              <w:t>125 900,00</w:t>
            </w:r>
            <w:r w:rsidR="00E43565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01573697" w14:textId="1BE6335B" w:rsidR="009C76D4" w:rsidRDefault="009C76D4" w:rsidP="009C76D4">
            <w:pPr>
              <w:spacing w:line="240" w:lineRule="auto"/>
              <w:ind w:firstLine="173"/>
            </w:pPr>
            <w:r w:rsidRPr="00F725F2">
              <w:t>96 898,00</w:t>
            </w:r>
            <w:r w:rsidR="00E43565">
              <w:t xml:space="preserve"> лв.</w:t>
            </w:r>
          </w:p>
        </w:tc>
      </w:tr>
      <w:tr w:rsidR="00A4554D" w:rsidRPr="0084584C" w14:paraId="5C60E85D" w14:textId="77777777" w:rsidTr="00A4554D">
        <w:trPr>
          <w:trHeight w:val="3165"/>
        </w:trPr>
        <w:tc>
          <w:tcPr>
            <w:tcW w:w="2275" w:type="dxa"/>
            <w:shd w:val="clear" w:color="auto" w:fill="auto"/>
          </w:tcPr>
          <w:p w14:paraId="46167E29" w14:textId="2CE2C8A9" w:rsidR="00A4554D" w:rsidRPr="00B24002" w:rsidRDefault="00A4554D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 w:rsidRPr="00130FE2">
              <w:lastRenderedPageBreak/>
              <w:t>"Целеви субсидии от Централния бюджет за капиталови разходи</w:t>
            </w:r>
          </w:p>
        </w:tc>
        <w:tc>
          <w:tcPr>
            <w:tcW w:w="3248" w:type="dxa"/>
            <w:shd w:val="clear" w:color="auto" w:fill="auto"/>
          </w:tcPr>
          <w:p w14:paraId="67F2B9F1" w14:textId="6489004B" w:rsidR="00A4554D" w:rsidRPr="0024028D" w:rsidRDefault="00A4554D" w:rsidP="00A4554D">
            <w:pPr>
              <w:spacing w:line="240" w:lineRule="auto"/>
              <w:ind w:firstLine="0"/>
            </w:pPr>
            <w:r w:rsidRPr="00DD62B9">
              <w:t xml:space="preserve">Изграждане на  улица между кв. 23а и 24 от плана на гр. Ямбол – </w:t>
            </w:r>
            <w:proofErr w:type="spellStart"/>
            <w:r w:rsidRPr="00DD62B9">
              <w:t>Каргон</w:t>
            </w:r>
            <w:proofErr w:type="spellEnd"/>
            <w:r w:rsidRPr="00DD62B9">
              <w:t xml:space="preserve">, с  кръгово кръстовище с ул. „Битоля“ в кв. </w:t>
            </w:r>
            <w:proofErr w:type="spellStart"/>
            <w:r w:rsidRPr="00DD62B9">
              <w:t>Каргон</w:t>
            </w:r>
            <w:proofErr w:type="spellEnd"/>
            <w:r w:rsidRPr="00DD62B9">
              <w:t xml:space="preserve"> – гр. Ямбол.“ – етапно изграждане</w:t>
            </w:r>
          </w:p>
        </w:tc>
        <w:tc>
          <w:tcPr>
            <w:tcW w:w="2127" w:type="dxa"/>
            <w:shd w:val="clear" w:color="auto" w:fill="auto"/>
          </w:tcPr>
          <w:p w14:paraId="65D44497" w14:textId="76DD2937" w:rsidR="00A4554D" w:rsidRDefault="00A4554D" w:rsidP="00A4554D">
            <w:pPr>
              <w:spacing w:line="240" w:lineRule="auto"/>
              <w:ind w:firstLine="31"/>
            </w:pPr>
            <w:r w:rsidRPr="00DD62B9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B58403B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3A4D613" w14:textId="5A169816" w:rsidR="00A4554D" w:rsidRDefault="00137ADC" w:rsidP="00A4554D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05B56B0D" w14:textId="6DBE59EA" w:rsidR="00A4554D" w:rsidRDefault="00A4554D" w:rsidP="00A4554D">
            <w:pPr>
              <w:spacing w:line="240" w:lineRule="auto"/>
              <w:ind w:firstLine="42"/>
            </w:pPr>
            <w:r w:rsidRPr="00DD62B9">
              <w:t>631 000,00</w:t>
            </w:r>
            <w:r w:rsidR="00137ADC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1BD88487" w14:textId="0607F51C" w:rsidR="00A4554D" w:rsidRDefault="00A4554D" w:rsidP="00A4554D">
            <w:pPr>
              <w:spacing w:line="240" w:lineRule="auto"/>
              <w:ind w:firstLine="173"/>
            </w:pPr>
            <w:r w:rsidRPr="00DD62B9">
              <w:t>601 334,00</w:t>
            </w:r>
            <w:r w:rsidR="00137ADC">
              <w:t xml:space="preserve"> лв.</w:t>
            </w:r>
          </w:p>
        </w:tc>
      </w:tr>
      <w:tr w:rsidR="00A4554D" w:rsidRPr="0084584C" w14:paraId="1D6E007A" w14:textId="77777777" w:rsidTr="00835FD2">
        <w:tc>
          <w:tcPr>
            <w:tcW w:w="2275" w:type="dxa"/>
            <w:shd w:val="clear" w:color="auto" w:fill="auto"/>
          </w:tcPr>
          <w:p w14:paraId="4343B6F2" w14:textId="132921A0" w:rsidR="00A4554D" w:rsidRPr="00B24002" w:rsidRDefault="00137ADC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A4554D" w:rsidRPr="00207BE8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17CE44AC" w14:textId="7A80FA4A" w:rsidR="00A4554D" w:rsidRPr="0024028D" w:rsidRDefault="00A4554D" w:rsidP="00A4554D">
            <w:pPr>
              <w:spacing w:line="240" w:lineRule="auto"/>
              <w:ind w:firstLine="0"/>
            </w:pPr>
            <w:r w:rsidRPr="00207BE8">
              <w:t>Ново строителство - "Пътна връзка на паркинг пред гробищен паркинг - гр. Ямбол с път III - 5304 (Ямбол- Кукорево) при километър 1+295 ляво"</w:t>
            </w:r>
          </w:p>
        </w:tc>
        <w:tc>
          <w:tcPr>
            <w:tcW w:w="2127" w:type="dxa"/>
            <w:shd w:val="clear" w:color="auto" w:fill="auto"/>
          </w:tcPr>
          <w:p w14:paraId="5F2D3D65" w14:textId="410EF11A" w:rsidR="00A4554D" w:rsidRDefault="00A4554D" w:rsidP="00A4554D">
            <w:pPr>
              <w:spacing w:line="240" w:lineRule="auto"/>
              <w:ind w:firstLine="31"/>
            </w:pPr>
            <w:r w:rsidRPr="00207BE8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65992D65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406F7680" w14:textId="59EE5200" w:rsidR="00A4554D" w:rsidRDefault="00137ADC" w:rsidP="00A4554D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0F21DB2E" w14:textId="61B764CB" w:rsidR="00A4554D" w:rsidRDefault="00A4554D" w:rsidP="00A4554D">
            <w:pPr>
              <w:spacing w:line="240" w:lineRule="auto"/>
              <w:ind w:firstLine="42"/>
            </w:pPr>
            <w:r w:rsidRPr="00207BE8">
              <w:t>74 000,00</w:t>
            </w:r>
            <w:r w:rsidR="00137ADC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20E21C8D" w14:textId="56DF8650" w:rsidR="00A4554D" w:rsidRDefault="00A4554D" w:rsidP="00A4554D">
            <w:pPr>
              <w:spacing w:line="240" w:lineRule="auto"/>
              <w:ind w:firstLine="173"/>
            </w:pPr>
            <w:r w:rsidRPr="00207BE8">
              <w:t>40 756,00</w:t>
            </w:r>
            <w:r w:rsidR="00137ADC">
              <w:t xml:space="preserve"> лв.</w:t>
            </w:r>
          </w:p>
        </w:tc>
      </w:tr>
      <w:tr w:rsidR="00A4554D" w:rsidRPr="0084584C" w14:paraId="1A56B636" w14:textId="77777777" w:rsidTr="00835FD2">
        <w:tc>
          <w:tcPr>
            <w:tcW w:w="2275" w:type="dxa"/>
            <w:shd w:val="clear" w:color="auto" w:fill="auto"/>
          </w:tcPr>
          <w:p w14:paraId="62FA4B6B" w14:textId="60721AC1" w:rsidR="00A4554D" w:rsidRPr="00B24002" w:rsidRDefault="00137ADC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A4554D" w:rsidRPr="0000278E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372C424E" w14:textId="7FB4D065" w:rsidR="00A4554D" w:rsidRPr="0024028D" w:rsidRDefault="00A4554D" w:rsidP="00A4554D">
            <w:pPr>
              <w:spacing w:line="240" w:lineRule="auto"/>
              <w:ind w:firstLine="0"/>
            </w:pPr>
            <w:r w:rsidRPr="0000278E">
              <w:t xml:space="preserve">„Изграждане на Рибен проход при </w:t>
            </w:r>
            <w:proofErr w:type="spellStart"/>
            <w:r w:rsidRPr="0000278E">
              <w:t>водоразделително</w:t>
            </w:r>
            <w:proofErr w:type="spellEnd"/>
            <w:r w:rsidRPr="0000278E">
              <w:t xml:space="preserve"> съоръжение на река Тунджа при град Ямбол“</w:t>
            </w:r>
          </w:p>
        </w:tc>
        <w:tc>
          <w:tcPr>
            <w:tcW w:w="2127" w:type="dxa"/>
            <w:shd w:val="clear" w:color="auto" w:fill="auto"/>
          </w:tcPr>
          <w:p w14:paraId="37F87C88" w14:textId="56ABAD93" w:rsidR="00A4554D" w:rsidRDefault="00A4554D" w:rsidP="00A4554D">
            <w:pPr>
              <w:spacing w:line="240" w:lineRule="auto"/>
              <w:ind w:firstLine="31"/>
            </w:pPr>
            <w:r w:rsidRPr="0000278E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52CE5136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500E5C5C" w14:textId="1038B9F1" w:rsidR="00A4554D" w:rsidRDefault="00137ADC" w:rsidP="00A4554D">
            <w:pPr>
              <w:spacing w:line="240" w:lineRule="auto"/>
              <w:ind w:firstLine="0"/>
            </w:pPr>
            <w:r>
              <w:t>В</w:t>
            </w:r>
            <w:r w:rsidRPr="00301A00">
              <w:t xml:space="preserve"> </w:t>
            </w:r>
            <w:r>
              <w:t xml:space="preserve">процес на </w:t>
            </w:r>
            <w:r w:rsidRPr="00301A00">
              <w:t>изпълнение</w:t>
            </w:r>
          </w:p>
        </w:tc>
        <w:tc>
          <w:tcPr>
            <w:tcW w:w="1983" w:type="dxa"/>
            <w:shd w:val="clear" w:color="auto" w:fill="auto"/>
          </w:tcPr>
          <w:p w14:paraId="51FA03CC" w14:textId="16362E24" w:rsidR="00A4554D" w:rsidRDefault="00A4554D" w:rsidP="00A4554D">
            <w:pPr>
              <w:spacing w:line="240" w:lineRule="auto"/>
              <w:ind w:firstLine="42"/>
            </w:pPr>
            <w:r w:rsidRPr="0000278E">
              <w:t>175 950,00</w:t>
            </w:r>
            <w:r w:rsidR="00137ADC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7F7082CC" w14:textId="74205B91" w:rsidR="00A4554D" w:rsidRDefault="00A4554D" w:rsidP="00A4554D">
            <w:pPr>
              <w:spacing w:line="240" w:lineRule="auto"/>
              <w:ind w:firstLine="173"/>
            </w:pPr>
            <w:r w:rsidRPr="0000278E">
              <w:t>30 652,00</w:t>
            </w:r>
            <w:r w:rsidR="00137ADC">
              <w:t xml:space="preserve"> лв. </w:t>
            </w:r>
          </w:p>
        </w:tc>
      </w:tr>
      <w:tr w:rsidR="00A4554D" w:rsidRPr="0084584C" w14:paraId="0AD6CEC4" w14:textId="77777777" w:rsidTr="00835FD2">
        <w:tc>
          <w:tcPr>
            <w:tcW w:w="2275" w:type="dxa"/>
            <w:shd w:val="clear" w:color="auto" w:fill="auto"/>
          </w:tcPr>
          <w:p w14:paraId="1E38F0D0" w14:textId="0C32FCFC" w:rsidR="00A4554D" w:rsidRPr="00B24002" w:rsidRDefault="00137ADC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A4554D" w:rsidRPr="00172049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097B25BF" w14:textId="1FAC2C87" w:rsidR="00A4554D" w:rsidRPr="0024028D" w:rsidRDefault="00A4554D" w:rsidP="00A4554D">
            <w:pPr>
              <w:spacing w:line="240" w:lineRule="auto"/>
              <w:ind w:firstLine="0"/>
            </w:pPr>
            <w:r w:rsidRPr="00172049">
              <w:t>„Доставка и монтаж на съоръжения за  фитнес на открито в ПИ 87374.527.159 по КК на гр. Ямбол“</w:t>
            </w:r>
          </w:p>
        </w:tc>
        <w:tc>
          <w:tcPr>
            <w:tcW w:w="2127" w:type="dxa"/>
            <w:shd w:val="clear" w:color="auto" w:fill="auto"/>
          </w:tcPr>
          <w:p w14:paraId="5463BD1E" w14:textId="2B3509FD" w:rsidR="00A4554D" w:rsidRDefault="00A4554D" w:rsidP="00A4554D">
            <w:pPr>
              <w:spacing w:line="240" w:lineRule="auto"/>
              <w:ind w:firstLine="31"/>
            </w:pPr>
            <w:r w:rsidRPr="00172049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15B1299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6DE5443B" w14:textId="6E607B26" w:rsidR="00A4554D" w:rsidRDefault="00137ADC" w:rsidP="00A4554D">
            <w:pPr>
              <w:spacing w:line="240" w:lineRule="auto"/>
              <w:ind w:firstLine="0"/>
            </w:pPr>
            <w:r>
              <w:t>П</w:t>
            </w:r>
            <w:r w:rsidR="00A4554D" w:rsidRPr="00172049">
              <w:t>риключил</w:t>
            </w:r>
          </w:p>
        </w:tc>
        <w:tc>
          <w:tcPr>
            <w:tcW w:w="1983" w:type="dxa"/>
            <w:shd w:val="clear" w:color="auto" w:fill="auto"/>
          </w:tcPr>
          <w:p w14:paraId="0F7784AC" w14:textId="60093E55" w:rsidR="00A4554D" w:rsidRDefault="00A4554D" w:rsidP="00A4554D">
            <w:pPr>
              <w:spacing w:line="240" w:lineRule="auto"/>
              <w:ind w:firstLine="42"/>
            </w:pPr>
            <w:r w:rsidRPr="00172049">
              <w:t>36 000,00</w:t>
            </w:r>
            <w:r w:rsidR="00137ADC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77296A10" w14:textId="5ED6DEB7" w:rsidR="00A4554D" w:rsidRDefault="00A4554D" w:rsidP="00A4554D">
            <w:pPr>
              <w:spacing w:line="240" w:lineRule="auto"/>
              <w:ind w:firstLine="173"/>
            </w:pPr>
            <w:r w:rsidRPr="00172049">
              <w:t>36 000,00</w:t>
            </w:r>
            <w:r w:rsidR="00137ADC">
              <w:t xml:space="preserve"> лв.</w:t>
            </w:r>
          </w:p>
        </w:tc>
      </w:tr>
      <w:tr w:rsidR="00A4554D" w:rsidRPr="0084584C" w14:paraId="523803B4" w14:textId="77777777" w:rsidTr="00835FD2">
        <w:tc>
          <w:tcPr>
            <w:tcW w:w="2275" w:type="dxa"/>
            <w:shd w:val="clear" w:color="auto" w:fill="auto"/>
          </w:tcPr>
          <w:p w14:paraId="4CFB6CBB" w14:textId="68B668B5" w:rsidR="00A4554D" w:rsidRPr="00B24002" w:rsidRDefault="00137ADC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A4554D" w:rsidRPr="006437C1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64871E51" w14:textId="37DE644A" w:rsidR="00A4554D" w:rsidRPr="0024028D" w:rsidRDefault="00A4554D" w:rsidP="00A4554D">
            <w:pPr>
              <w:spacing w:line="240" w:lineRule="auto"/>
              <w:ind w:firstLine="0"/>
            </w:pPr>
            <w:r w:rsidRPr="006437C1">
              <w:t xml:space="preserve">Изграждане на VMS - система от пътни знаци с </w:t>
            </w:r>
            <w:r w:rsidRPr="006437C1">
              <w:lastRenderedPageBreak/>
              <w:t>възможност за дистанционно изменение</w:t>
            </w:r>
          </w:p>
        </w:tc>
        <w:tc>
          <w:tcPr>
            <w:tcW w:w="2127" w:type="dxa"/>
            <w:shd w:val="clear" w:color="auto" w:fill="auto"/>
          </w:tcPr>
          <w:p w14:paraId="2EA30835" w14:textId="69BA4BC3" w:rsidR="00A4554D" w:rsidRDefault="00A4554D" w:rsidP="00A4554D">
            <w:pPr>
              <w:spacing w:line="240" w:lineRule="auto"/>
              <w:ind w:firstLine="31"/>
            </w:pPr>
            <w:r w:rsidRPr="006437C1">
              <w:lastRenderedPageBreak/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3F7E999E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76D81D5C" w14:textId="2E17B332" w:rsidR="00A4554D" w:rsidRDefault="00137ADC" w:rsidP="00A4554D">
            <w:pPr>
              <w:spacing w:line="240" w:lineRule="auto"/>
              <w:ind w:firstLine="0"/>
            </w:pPr>
            <w:r>
              <w:t>П</w:t>
            </w:r>
            <w:r w:rsidR="00A4554D" w:rsidRPr="006437C1">
              <w:t>риключил</w:t>
            </w:r>
          </w:p>
        </w:tc>
        <w:tc>
          <w:tcPr>
            <w:tcW w:w="1983" w:type="dxa"/>
            <w:shd w:val="clear" w:color="auto" w:fill="auto"/>
          </w:tcPr>
          <w:p w14:paraId="5BEB3FE4" w14:textId="69FEF37A" w:rsidR="00A4554D" w:rsidRDefault="00A4554D" w:rsidP="00A4554D">
            <w:pPr>
              <w:spacing w:line="240" w:lineRule="auto"/>
              <w:ind w:firstLine="42"/>
            </w:pPr>
            <w:r w:rsidRPr="006437C1">
              <w:t>35 371,00</w:t>
            </w:r>
            <w:r w:rsidR="00137ADC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6AFEF633" w14:textId="28AE5760" w:rsidR="00A4554D" w:rsidRDefault="00A4554D" w:rsidP="00A4554D">
            <w:pPr>
              <w:spacing w:line="240" w:lineRule="auto"/>
              <w:ind w:firstLine="173"/>
            </w:pPr>
            <w:r w:rsidRPr="006437C1">
              <w:t>35 371,00</w:t>
            </w:r>
            <w:r w:rsidR="00137ADC">
              <w:t xml:space="preserve"> лв.</w:t>
            </w:r>
          </w:p>
        </w:tc>
      </w:tr>
      <w:tr w:rsidR="00A4554D" w:rsidRPr="0084584C" w14:paraId="60579649" w14:textId="77777777" w:rsidTr="00835FD2">
        <w:tc>
          <w:tcPr>
            <w:tcW w:w="2275" w:type="dxa"/>
            <w:shd w:val="clear" w:color="auto" w:fill="auto"/>
          </w:tcPr>
          <w:p w14:paraId="3A4CEF67" w14:textId="2F6EB971" w:rsidR="00A4554D" w:rsidRPr="00B24002" w:rsidRDefault="00092AE7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A4554D" w:rsidRPr="007D4F6A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3489142B" w14:textId="2E97076E" w:rsidR="00A4554D" w:rsidRPr="0024028D" w:rsidRDefault="00A4554D" w:rsidP="00A4554D">
            <w:pPr>
              <w:spacing w:line="240" w:lineRule="auto"/>
              <w:ind w:firstLine="0"/>
            </w:pPr>
            <w:r w:rsidRPr="007D4F6A">
              <w:t xml:space="preserve">Изграждане на нови системи и съоръжения за хидротехнически пристанищни съоръжения-монтиране на три броя </w:t>
            </w:r>
            <w:proofErr w:type="spellStart"/>
            <w:r w:rsidRPr="007D4F6A">
              <w:t>кейови</w:t>
            </w:r>
            <w:proofErr w:type="spellEnd"/>
            <w:r w:rsidRPr="007D4F6A">
              <w:t xml:space="preserve"> съоръжения в бетонираното корито на р.</w:t>
            </w:r>
            <w:r w:rsidR="00364F3D">
              <w:t xml:space="preserve"> </w:t>
            </w:r>
            <w:r w:rsidRPr="007D4F6A">
              <w:t>Тунджа</w:t>
            </w:r>
          </w:p>
        </w:tc>
        <w:tc>
          <w:tcPr>
            <w:tcW w:w="2127" w:type="dxa"/>
            <w:shd w:val="clear" w:color="auto" w:fill="auto"/>
          </w:tcPr>
          <w:p w14:paraId="09D7869F" w14:textId="4E1F3301" w:rsidR="00A4554D" w:rsidRDefault="00A4554D" w:rsidP="00A4554D">
            <w:pPr>
              <w:spacing w:line="240" w:lineRule="auto"/>
              <w:ind w:firstLine="31"/>
            </w:pPr>
            <w:r w:rsidRPr="007D4F6A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2C5442CD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37937F6D" w14:textId="616C5A98" w:rsidR="00A4554D" w:rsidRDefault="00092AE7" w:rsidP="00A4554D">
            <w:pPr>
              <w:spacing w:line="240" w:lineRule="auto"/>
              <w:ind w:firstLine="0"/>
            </w:pPr>
            <w:r>
              <w:t>П</w:t>
            </w:r>
            <w:r w:rsidR="00A4554D" w:rsidRPr="007D4F6A">
              <w:t>риключил</w:t>
            </w:r>
          </w:p>
        </w:tc>
        <w:tc>
          <w:tcPr>
            <w:tcW w:w="1983" w:type="dxa"/>
            <w:shd w:val="clear" w:color="auto" w:fill="auto"/>
          </w:tcPr>
          <w:p w14:paraId="308C40FB" w14:textId="744BA9EB" w:rsidR="00A4554D" w:rsidRDefault="00A4554D" w:rsidP="00A4554D">
            <w:pPr>
              <w:spacing w:line="240" w:lineRule="auto"/>
              <w:ind w:firstLine="42"/>
            </w:pPr>
            <w:r w:rsidRPr="007D4F6A">
              <w:t>58 772,00</w:t>
            </w:r>
            <w:r w:rsidR="00092AE7">
              <w:t xml:space="preserve"> лв. </w:t>
            </w:r>
          </w:p>
        </w:tc>
        <w:tc>
          <w:tcPr>
            <w:tcW w:w="1843" w:type="dxa"/>
            <w:shd w:val="clear" w:color="auto" w:fill="auto"/>
          </w:tcPr>
          <w:p w14:paraId="0FA5A27F" w14:textId="6840FDF4" w:rsidR="00A4554D" w:rsidRDefault="00A4554D" w:rsidP="00A4554D">
            <w:pPr>
              <w:spacing w:line="240" w:lineRule="auto"/>
              <w:ind w:firstLine="173"/>
            </w:pPr>
            <w:r w:rsidRPr="007D4F6A">
              <w:t>58 772,00</w:t>
            </w:r>
            <w:r w:rsidR="00092AE7">
              <w:t xml:space="preserve"> лв.</w:t>
            </w:r>
          </w:p>
        </w:tc>
      </w:tr>
      <w:tr w:rsidR="00A4554D" w:rsidRPr="0084584C" w14:paraId="6E17A92E" w14:textId="77777777" w:rsidTr="00835FD2">
        <w:tc>
          <w:tcPr>
            <w:tcW w:w="2275" w:type="dxa"/>
            <w:shd w:val="clear" w:color="auto" w:fill="auto"/>
          </w:tcPr>
          <w:p w14:paraId="3B7EB21B" w14:textId="53DA051A" w:rsidR="00A4554D" w:rsidRPr="00B24002" w:rsidRDefault="00092AE7" w:rsidP="00A4554D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t>С</w:t>
            </w:r>
            <w:r w:rsidR="00A4554D" w:rsidRPr="007D4F6A">
              <w:t>обствени средства</w:t>
            </w:r>
          </w:p>
        </w:tc>
        <w:tc>
          <w:tcPr>
            <w:tcW w:w="3248" w:type="dxa"/>
            <w:shd w:val="clear" w:color="auto" w:fill="auto"/>
          </w:tcPr>
          <w:p w14:paraId="068384B6" w14:textId="07E1B853" w:rsidR="00A4554D" w:rsidRPr="0024028D" w:rsidRDefault="00A4554D" w:rsidP="00A4554D">
            <w:pPr>
              <w:spacing w:line="240" w:lineRule="auto"/>
              <w:ind w:firstLine="0"/>
            </w:pPr>
            <w:r w:rsidRPr="007D4F6A">
              <w:t>Изграждане на нови бетонови алеи гробищен парк по зададена схема на алейна мрежа за ПИ 0001174 по КВС на с. Кукорево УПИ І м.1 за гробищен парк, местност "Велев бряст"</w:t>
            </w:r>
          </w:p>
        </w:tc>
        <w:tc>
          <w:tcPr>
            <w:tcW w:w="2127" w:type="dxa"/>
            <w:shd w:val="clear" w:color="auto" w:fill="auto"/>
          </w:tcPr>
          <w:p w14:paraId="7E86F7DB" w14:textId="796904C4" w:rsidR="00A4554D" w:rsidRDefault="00A4554D" w:rsidP="00A4554D">
            <w:pPr>
              <w:spacing w:line="240" w:lineRule="auto"/>
              <w:ind w:firstLine="31"/>
            </w:pPr>
            <w:r w:rsidRPr="007D4F6A">
              <w:t>Община Ямбол</w:t>
            </w:r>
          </w:p>
        </w:tc>
        <w:tc>
          <w:tcPr>
            <w:tcW w:w="2267" w:type="dxa"/>
            <w:shd w:val="clear" w:color="auto" w:fill="auto"/>
          </w:tcPr>
          <w:p w14:paraId="1ADF802D" w14:textId="77777777" w:rsidR="00A4554D" w:rsidRDefault="00A4554D" w:rsidP="00A4554D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0B44FC51" w14:textId="35512E6A" w:rsidR="00A4554D" w:rsidRDefault="00092AE7" w:rsidP="00A4554D">
            <w:pPr>
              <w:spacing w:line="240" w:lineRule="auto"/>
              <w:ind w:firstLine="0"/>
            </w:pPr>
            <w:r>
              <w:t>П</w:t>
            </w:r>
            <w:r w:rsidR="00A4554D" w:rsidRPr="007D4F6A">
              <w:t>риключил</w:t>
            </w:r>
          </w:p>
        </w:tc>
        <w:tc>
          <w:tcPr>
            <w:tcW w:w="1983" w:type="dxa"/>
            <w:shd w:val="clear" w:color="auto" w:fill="auto"/>
          </w:tcPr>
          <w:p w14:paraId="70906B37" w14:textId="2719773B" w:rsidR="00A4554D" w:rsidRDefault="00A4554D" w:rsidP="00A4554D">
            <w:pPr>
              <w:spacing w:line="240" w:lineRule="auto"/>
              <w:ind w:firstLine="42"/>
            </w:pPr>
            <w:r w:rsidRPr="007D4F6A">
              <w:t>45 910,00</w:t>
            </w:r>
            <w:r w:rsidR="00092AE7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6F6E1B3B" w14:textId="295600DC" w:rsidR="00A4554D" w:rsidRDefault="00A4554D" w:rsidP="00A4554D">
            <w:pPr>
              <w:spacing w:line="240" w:lineRule="auto"/>
              <w:ind w:firstLine="173"/>
            </w:pPr>
            <w:r w:rsidRPr="007D4F6A">
              <w:t>45 910,00</w:t>
            </w:r>
            <w:r w:rsidR="00092AE7">
              <w:t xml:space="preserve"> лв.</w:t>
            </w:r>
          </w:p>
        </w:tc>
      </w:tr>
    </w:tbl>
    <w:p w14:paraId="7EADB86E" w14:textId="58DE9EEB" w:rsidR="00172901" w:rsidRPr="00172901" w:rsidRDefault="00172901" w:rsidP="00172901">
      <w:pPr>
        <w:spacing w:before="0" w:after="0" w:line="240" w:lineRule="auto"/>
        <w:ind w:firstLine="0"/>
      </w:pPr>
      <w:bookmarkStart w:id="0" w:name="_GoBack"/>
      <w:bookmarkEnd w:id="0"/>
    </w:p>
    <w:sectPr w:rsidR="00172901" w:rsidRPr="00172901" w:rsidSect="00934D9C">
      <w:headerReference w:type="default" r:id="rId8"/>
      <w:footerReference w:type="default" r:id="rId9"/>
      <w:footerReference w:type="first" r:id="rId10"/>
      <w:pgSz w:w="16838" w:h="11906" w:orient="landscape" w:code="9"/>
      <w:pgMar w:top="1418" w:right="1446" w:bottom="1134" w:left="567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01CEE" w14:textId="77777777" w:rsidR="00C03FA4" w:rsidRDefault="00C03FA4">
      <w:r>
        <w:separator/>
      </w:r>
    </w:p>
  </w:endnote>
  <w:endnote w:type="continuationSeparator" w:id="0">
    <w:p w14:paraId="13C7BEC5" w14:textId="77777777" w:rsidR="00C03FA4" w:rsidRDefault="00C0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AFFD3" w14:textId="499010DE" w:rsidR="00776B70" w:rsidRPr="00D134A6" w:rsidRDefault="00776B70" w:rsidP="00D134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a7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C03FA4" w:rsidP="00306167">
    <w:pPr>
      <w:pStyle w:val="a5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196A8" w14:textId="77777777" w:rsidR="00C03FA4" w:rsidRDefault="00C03FA4">
      <w:r>
        <w:separator/>
      </w:r>
    </w:p>
  </w:footnote>
  <w:footnote w:type="continuationSeparator" w:id="0">
    <w:p w14:paraId="1CD76479" w14:textId="77777777" w:rsidR="00C03FA4" w:rsidRDefault="00C0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72D1C" w14:textId="77777777" w:rsidR="00D134A6" w:rsidRPr="00D134A6" w:rsidRDefault="00D134A6" w:rsidP="00D134A6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C0257"/>
    <w:multiLevelType w:val="hybridMultilevel"/>
    <w:tmpl w:val="33606B1A"/>
    <w:lvl w:ilvl="0" w:tplc="BDC24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036FB"/>
    <w:multiLevelType w:val="hybridMultilevel"/>
    <w:tmpl w:val="18FE2AF4"/>
    <w:lvl w:ilvl="0" w:tplc="D21C35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FA5444"/>
    <w:multiLevelType w:val="hybridMultilevel"/>
    <w:tmpl w:val="2D2411CA"/>
    <w:lvl w:ilvl="0" w:tplc="61F8F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CB07BC"/>
    <w:multiLevelType w:val="hybridMultilevel"/>
    <w:tmpl w:val="7AA0EEA4"/>
    <w:lvl w:ilvl="0" w:tplc="CEFC1C86">
      <w:start w:val="1"/>
      <w:numFmt w:val="decimal"/>
      <w:lvlText w:val="%1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5841600"/>
    <w:multiLevelType w:val="hybridMultilevel"/>
    <w:tmpl w:val="1D5E18AE"/>
    <w:lvl w:ilvl="0" w:tplc="F5D23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01C33"/>
    <w:rsid w:val="00011EAB"/>
    <w:rsid w:val="00017451"/>
    <w:rsid w:val="00021EFE"/>
    <w:rsid w:val="00023F0A"/>
    <w:rsid w:val="00032511"/>
    <w:rsid w:val="00046498"/>
    <w:rsid w:val="00055F2A"/>
    <w:rsid w:val="00056E75"/>
    <w:rsid w:val="00062672"/>
    <w:rsid w:val="00062E85"/>
    <w:rsid w:val="00070D36"/>
    <w:rsid w:val="00081482"/>
    <w:rsid w:val="0008513C"/>
    <w:rsid w:val="0008612E"/>
    <w:rsid w:val="00091597"/>
    <w:rsid w:val="000919EC"/>
    <w:rsid w:val="00092AE7"/>
    <w:rsid w:val="000955CB"/>
    <w:rsid w:val="000A5F38"/>
    <w:rsid w:val="000C3B8C"/>
    <w:rsid w:val="000C778F"/>
    <w:rsid w:val="000C7E75"/>
    <w:rsid w:val="000D7106"/>
    <w:rsid w:val="001105AC"/>
    <w:rsid w:val="001170E0"/>
    <w:rsid w:val="00120D09"/>
    <w:rsid w:val="00122688"/>
    <w:rsid w:val="00122F34"/>
    <w:rsid w:val="00127EED"/>
    <w:rsid w:val="00137ADC"/>
    <w:rsid w:val="00140231"/>
    <w:rsid w:val="00142245"/>
    <w:rsid w:val="00145E77"/>
    <w:rsid w:val="001468C9"/>
    <w:rsid w:val="00146ABA"/>
    <w:rsid w:val="00153F0D"/>
    <w:rsid w:val="00165FA8"/>
    <w:rsid w:val="00166203"/>
    <w:rsid w:val="00172901"/>
    <w:rsid w:val="00190135"/>
    <w:rsid w:val="00195B56"/>
    <w:rsid w:val="001A0CE5"/>
    <w:rsid w:val="001A5B9C"/>
    <w:rsid w:val="001D1CAD"/>
    <w:rsid w:val="001D2F56"/>
    <w:rsid w:val="001E0F7F"/>
    <w:rsid w:val="001E1860"/>
    <w:rsid w:val="001F3012"/>
    <w:rsid w:val="001F30E8"/>
    <w:rsid w:val="001F550E"/>
    <w:rsid w:val="002009B3"/>
    <w:rsid w:val="00200F01"/>
    <w:rsid w:val="00215751"/>
    <w:rsid w:val="00223BF9"/>
    <w:rsid w:val="0022726E"/>
    <w:rsid w:val="00230ABE"/>
    <w:rsid w:val="002344B6"/>
    <w:rsid w:val="0024028D"/>
    <w:rsid w:val="002414DF"/>
    <w:rsid w:val="00246101"/>
    <w:rsid w:val="002566D6"/>
    <w:rsid w:val="002644F7"/>
    <w:rsid w:val="0026490C"/>
    <w:rsid w:val="00272B22"/>
    <w:rsid w:val="00274294"/>
    <w:rsid w:val="00282AB0"/>
    <w:rsid w:val="002839A8"/>
    <w:rsid w:val="00290E1D"/>
    <w:rsid w:val="00290F8D"/>
    <w:rsid w:val="002A5A47"/>
    <w:rsid w:val="002A7C46"/>
    <w:rsid w:val="002B3619"/>
    <w:rsid w:val="002C5369"/>
    <w:rsid w:val="002E1186"/>
    <w:rsid w:val="002E2B51"/>
    <w:rsid w:val="002E3507"/>
    <w:rsid w:val="002E4B8F"/>
    <w:rsid w:val="002E7AE2"/>
    <w:rsid w:val="002F1CBE"/>
    <w:rsid w:val="00306167"/>
    <w:rsid w:val="00315CAD"/>
    <w:rsid w:val="00322AD7"/>
    <w:rsid w:val="003312DA"/>
    <w:rsid w:val="00333C7E"/>
    <w:rsid w:val="00336642"/>
    <w:rsid w:val="00337067"/>
    <w:rsid w:val="0035704D"/>
    <w:rsid w:val="003620AA"/>
    <w:rsid w:val="003622CA"/>
    <w:rsid w:val="003631C7"/>
    <w:rsid w:val="00364496"/>
    <w:rsid w:val="00364F3D"/>
    <w:rsid w:val="003736FE"/>
    <w:rsid w:val="003758CB"/>
    <w:rsid w:val="0037679B"/>
    <w:rsid w:val="003A6129"/>
    <w:rsid w:val="003B01AF"/>
    <w:rsid w:val="003B21B6"/>
    <w:rsid w:val="003B5485"/>
    <w:rsid w:val="003B6ACB"/>
    <w:rsid w:val="003F4450"/>
    <w:rsid w:val="004105EC"/>
    <w:rsid w:val="00411956"/>
    <w:rsid w:val="0041296D"/>
    <w:rsid w:val="00416E4B"/>
    <w:rsid w:val="00434545"/>
    <w:rsid w:val="00442A23"/>
    <w:rsid w:val="00445216"/>
    <w:rsid w:val="00447A28"/>
    <w:rsid w:val="00457358"/>
    <w:rsid w:val="00475D52"/>
    <w:rsid w:val="00482F87"/>
    <w:rsid w:val="00484DCF"/>
    <w:rsid w:val="00485EC5"/>
    <w:rsid w:val="0049182A"/>
    <w:rsid w:val="00493008"/>
    <w:rsid w:val="00495290"/>
    <w:rsid w:val="004956B7"/>
    <w:rsid w:val="00497E32"/>
    <w:rsid w:val="004A0249"/>
    <w:rsid w:val="004A6D4E"/>
    <w:rsid w:val="004B58CA"/>
    <w:rsid w:val="004B6CDA"/>
    <w:rsid w:val="004C14BA"/>
    <w:rsid w:val="004C312C"/>
    <w:rsid w:val="004C46C8"/>
    <w:rsid w:val="004C7CCF"/>
    <w:rsid w:val="004D3532"/>
    <w:rsid w:val="004D3B57"/>
    <w:rsid w:val="004D49C2"/>
    <w:rsid w:val="004D67CA"/>
    <w:rsid w:val="004E21D1"/>
    <w:rsid w:val="005043C7"/>
    <w:rsid w:val="00510AE5"/>
    <w:rsid w:val="00522E2B"/>
    <w:rsid w:val="00530600"/>
    <w:rsid w:val="00540542"/>
    <w:rsid w:val="00542779"/>
    <w:rsid w:val="00551210"/>
    <w:rsid w:val="00556F2A"/>
    <w:rsid w:val="00564868"/>
    <w:rsid w:val="00564A1E"/>
    <w:rsid w:val="00572029"/>
    <w:rsid w:val="005749B0"/>
    <w:rsid w:val="00574CD1"/>
    <w:rsid w:val="00584133"/>
    <w:rsid w:val="005860F1"/>
    <w:rsid w:val="00592061"/>
    <w:rsid w:val="00593A99"/>
    <w:rsid w:val="00593B9C"/>
    <w:rsid w:val="00594D1E"/>
    <w:rsid w:val="00597130"/>
    <w:rsid w:val="005A4C22"/>
    <w:rsid w:val="005C3210"/>
    <w:rsid w:val="005C75AB"/>
    <w:rsid w:val="005D2EEA"/>
    <w:rsid w:val="005D6332"/>
    <w:rsid w:val="005E35D0"/>
    <w:rsid w:val="005F0C27"/>
    <w:rsid w:val="005F0FEA"/>
    <w:rsid w:val="005F33C8"/>
    <w:rsid w:val="005F36E8"/>
    <w:rsid w:val="00613B86"/>
    <w:rsid w:val="00632E6E"/>
    <w:rsid w:val="00636A29"/>
    <w:rsid w:val="00641514"/>
    <w:rsid w:val="006552CC"/>
    <w:rsid w:val="00665AA6"/>
    <w:rsid w:val="006665A9"/>
    <w:rsid w:val="00680093"/>
    <w:rsid w:val="00680F62"/>
    <w:rsid w:val="00682E20"/>
    <w:rsid w:val="00685759"/>
    <w:rsid w:val="00690D89"/>
    <w:rsid w:val="006913AF"/>
    <w:rsid w:val="006B7259"/>
    <w:rsid w:val="006B7F91"/>
    <w:rsid w:val="006C03A0"/>
    <w:rsid w:val="006C3932"/>
    <w:rsid w:val="006D31AC"/>
    <w:rsid w:val="006D33C5"/>
    <w:rsid w:val="006E4577"/>
    <w:rsid w:val="006E712C"/>
    <w:rsid w:val="006F0B70"/>
    <w:rsid w:val="006F5902"/>
    <w:rsid w:val="006F7EFA"/>
    <w:rsid w:val="00701B7B"/>
    <w:rsid w:val="00705B10"/>
    <w:rsid w:val="007108C9"/>
    <w:rsid w:val="00710C77"/>
    <w:rsid w:val="00714091"/>
    <w:rsid w:val="00720688"/>
    <w:rsid w:val="0073422F"/>
    <w:rsid w:val="0073513A"/>
    <w:rsid w:val="00740F73"/>
    <w:rsid w:val="0074306C"/>
    <w:rsid w:val="00743A4F"/>
    <w:rsid w:val="00744568"/>
    <w:rsid w:val="0074738A"/>
    <w:rsid w:val="007473E6"/>
    <w:rsid w:val="007508D2"/>
    <w:rsid w:val="00766AF9"/>
    <w:rsid w:val="00773444"/>
    <w:rsid w:val="00776B70"/>
    <w:rsid w:val="007903ED"/>
    <w:rsid w:val="007A26D0"/>
    <w:rsid w:val="007A27FB"/>
    <w:rsid w:val="007A7B7D"/>
    <w:rsid w:val="007B0E7A"/>
    <w:rsid w:val="007B505A"/>
    <w:rsid w:val="007C0D99"/>
    <w:rsid w:val="007D1D61"/>
    <w:rsid w:val="007D4C7A"/>
    <w:rsid w:val="007E1675"/>
    <w:rsid w:val="007E6847"/>
    <w:rsid w:val="007F17D1"/>
    <w:rsid w:val="007F22B8"/>
    <w:rsid w:val="00817F46"/>
    <w:rsid w:val="00821983"/>
    <w:rsid w:val="00823566"/>
    <w:rsid w:val="00835FD2"/>
    <w:rsid w:val="008373A4"/>
    <w:rsid w:val="00844B1C"/>
    <w:rsid w:val="0084584C"/>
    <w:rsid w:val="00847255"/>
    <w:rsid w:val="00863552"/>
    <w:rsid w:val="00870FEA"/>
    <w:rsid w:val="0087415D"/>
    <w:rsid w:val="00883DAD"/>
    <w:rsid w:val="008A433B"/>
    <w:rsid w:val="008B0255"/>
    <w:rsid w:val="008E3CC5"/>
    <w:rsid w:val="00912CD2"/>
    <w:rsid w:val="0091547C"/>
    <w:rsid w:val="0091731D"/>
    <w:rsid w:val="00917D1E"/>
    <w:rsid w:val="009207DD"/>
    <w:rsid w:val="009266E4"/>
    <w:rsid w:val="00933D4F"/>
    <w:rsid w:val="00934D9C"/>
    <w:rsid w:val="00945767"/>
    <w:rsid w:val="009648D2"/>
    <w:rsid w:val="009710D6"/>
    <w:rsid w:val="0098299E"/>
    <w:rsid w:val="009875B7"/>
    <w:rsid w:val="00991FBE"/>
    <w:rsid w:val="009979B1"/>
    <w:rsid w:val="009C00DA"/>
    <w:rsid w:val="009C76D4"/>
    <w:rsid w:val="009D0649"/>
    <w:rsid w:val="009E2D15"/>
    <w:rsid w:val="009E3C8E"/>
    <w:rsid w:val="009F699D"/>
    <w:rsid w:val="009F6F48"/>
    <w:rsid w:val="00A13E81"/>
    <w:rsid w:val="00A1592E"/>
    <w:rsid w:val="00A30124"/>
    <w:rsid w:val="00A3041D"/>
    <w:rsid w:val="00A30D86"/>
    <w:rsid w:val="00A31340"/>
    <w:rsid w:val="00A31A6C"/>
    <w:rsid w:val="00A370D6"/>
    <w:rsid w:val="00A3725B"/>
    <w:rsid w:val="00A43A6A"/>
    <w:rsid w:val="00A4554D"/>
    <w:rsid w:val="00A501D7"/>
    <w:rsid w:val="00A503EB"/>
    <w:rsid w:val="00A53545"/>
    <w:rsid w:val="00A554BD"/>
    <w:rsid w:val="00A56504"/>
    <w:rsid w:val="00A72113"/>
    <w:rsid w:val="00A74520"/>
    <w:rsid w:val="00A86CE8"/>
    <w:rsid w:val="00A9233E"/>
    <w:rsid w:val="00A9432C"/>
    <w:rsid w:val="00AA0F2A"/>
    <w:rsid w:val="00AA1A78"/>
    <w:rsid w:val="00AA58DF"/>
    <w:rsid w:val="00AA5C91"/>
    <w:rsid w:val="00AA6090"/>
    <w:rsid w:val="00AB673B"/>
    <w:rsid w:val="00AC16CA"/>
    <w:rsid w:val="00AD1A6C"/>
    <w:rsid w:val="00AE4733"/>
    <w:rsid w:val="00AE6919"/>
    <w:rsid w:val="00AF06F4"/>
    <w:rsid w:val="00AF588D"/>
    <w:rsid w:val="00B24002"/>
    <w:rsid w:val="00B25E5C"/>
    <w:rsid w:val="00B273AC"/>
    <w:rsid w:val="00B3592C"/>
    <w:rsid w:val="00B56368"/>
    <w:rsid w:val="00B66546"/>
    <w:rsid w:val="00B7444F"/>
    <w:rsid w:val="00B80459"/>
    <w:rsid w:val="00B850A5"/>
    <w:rsid w:val="00B86DF0"/>
    <w:rsid w:val="00B96034"/>
    <w:rsid w:val="00BA5694"/>
    <w:rsid w:val="00BA7270"/>
    <w:rsid w:val="00BA7485"/>
    <w:rsid w:val="00BA7B65"/>
    <w:rsid w:val="00BB441E"/>
    <w:rsid w:val="00BC12BD"/>
    <w:rsid w:val="00BC2ACB"/>
    <w:rsid w:val="00BC7BE3"/>
    <w:rsid w:val="00BD00B3"/>
    <w:rsid w:val="00BD278F"/>
    <w:rsid w:val="00BE3428"/>
    <w:rsid w:val="00BF0F31"/>
    <w:rsid w:val="00BF0F95"/>
    <w:rsid w:val="00BF1C66"/>
    <w:rsid w:val="00BF39BB"/>
    <w:rsid w:val="00C00709"/>
    <w:rsid w:val="00C03FA4"/>
    <w:rsid w:val="00C12762"/>
    <w:rsid w:val="00C25530"/>
    <w:rsid w:val="00C43DBF"/>
    <w:rsid w:val="00C455C8"/>
    <w:rsid w:val="00C46A6B"/>
    <w:rsid w:val="00C60E66"/>
    <w:rsid w:val="00C633B0"/>
    <w:rsid w:val="00C731C5"/>
    <w:rsid w:val="00C749EC"/>
    <w:rsid w:val="00C813AC"/>
    <w:rsid w:val="00C90AE0"/>
    <w:rsid w:val="00CA7907"/>
    <w:rsid w:val="00CC108B"/>
    <w:rsid w:val="00CC1BA6"/>
    <w:rsid w:val="00CC5AC8"/>
    <w:rsid w:val="00CE4149"/>
    <w:rsid w:val="00CE499A"/>
    <w:rsid w:val="00CF3216"/>
    <w:rsid w:val="00D03BE0"/>
    <w:rsid w:val="00D134A6"/>
    <w:rsid w:val="00D13E3B"/>
    <w:rsid w:val="00D267E0"/>
    <w:rsid w:val="00D334E9"/>
    <w:rsid w:val="00D3393A"/>
    <w:rsid w:val="00D34E68"/>
    <w:rsid w:val="00D36047"/>
    <w:rsid w:val="00D42E58"/>
    <w:rsid w:val="00D46460"/>
    <w:rsid w:val="00D47069"/>
    <w:rsid w:val="00D6371C"/>
    <w:rsid w:val="00D71DF1"/>
    <w:rsid w:val="00D7300F"/>
    <w:rsid w:val="00D744B9"/>
    <w:rsid w:val="00D85E64"/>
    <w:rsid w:val="00DA21BE"/>
    <w:rsid w:val="00DA346A"/>
    <w:rsid w:val="00DC0467"/>
    <w:rsid w:val="00DC22CD"/>
    <w:rsid w:val="00DC2D67"/>
    <w:rsid w:val="00DD3DFE"/>
    <w:rsid w:val="00DE1668"/>
    <w:rsid w:val="00DE5426"/>
    <w:rsid w:val="00DF1289"/>
    <w:rsid w:val="00DF2FD9"/>
    <w:rsid w:val="00DF5418"/>
    <w:rsid w:val="00DF6210"/>
    <w:rsid w:val="00DF643C"/>
    <w:rsid w:val="00DF7340"/>
    <w:rsid w:val="00E00B33"/>
    <w:rsid w:val="00E021F1"/>
    <w:rsid w:val="00E06CC3"/>
    <w:rsid w:val="00E15176"/>
    <w:rsid w:val="00E31988"/>
    <w:rsid w:val="00E34834"/>
    <w:rsid w:val="00E37097"/>
    <w:rsid w:val="00E43565"/>
    <w:rsid w:val="00E560A2"/>
    <w:rsid w:val="00E61CDE"/>
    <w:rsid w:val="00E65A34"/>
    <w:rsid w:val="00E66E9D"/>
    <w:rsid w:val="00E7697E"/>
    <w:rsid w:val="00E807F1"/>
    <w:rsid w:val="00EA02DB"/>
    <w:rsid w:val="00EA2D8C"/>
    <w:rsid w:val="00EB7B38"/>
    <w:rsid w:val="00EC02E4"/>
    <w:rsid w:val="00EC2BA0"/>
    <w:rsid w:val="00EC57A9"/>
    <w:rsid w:val="00ED3268"/>
    <w:rsid w:val="00ED38E0"/>
    <w:rsid w:val="00ED3994"/>
    <w:rsid w:val="00EF296D"/>
    <w:rsid w:val="00EF3208"/>
    <w:rsid w:val="00F41673"/>
    <w:rsid w:val="00F43052"/>
    <w:rsid w:val="00F456F5"/>
    <w:rsid w:val="00F508E3"/>
    <w:rsid w:val="00F60F76"/>
    <w:rsid w:val="00F80941"/>
    <w:rsid w:val="00F9471B"/>
    <w:rsid w:val="00F96CB2"/>
    <w:rsid w:val="00F96D92"/>
    <w:rsid w:val="00FB7016"/>
    <w:rsid w:val="00FC01EE"/>
    <w:rsid w:val="00FC4755"/>
    <w:rsid w:val="00FD001A"/>
    <w:rsid w:val="00FE4F70"/>
    <w:rsid w:val="00FE51C9"/>
    <w:rsid w:val="00FF35A8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semiHidden/>
    <w:rsid w:val="00021EF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D637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af1">
    <w:name w:val="Предмет на коментар Знак"/>
    <w:basedOn w:val="af"/>
    <w:link w:val="af0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Revision"/>
    <w:hidden/>
    <w:uiPriority w:val="99"/>
    <w:semiHidden/>
    <w:rsid w:val="00D6371C"/>
    <w:rPr>
      <w:sz w:val="24"/>
      <w:szCs w:val="24"/>
    </w:rPr>
  </w:style>
  <w:style w:type="paragraph" w:styleId="af3">
    <w:name w:val="No Spacing"/>
    <w:uiPriority w:val="1"/>
    <w:qFormat/>
    <w:rsid w:val="00D134A6"/>
    <w:rPr>
      <w:rFonts w:ascii="Verdana" w:eastAsia="Calibri" w:hAnsi="Verdana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0F3C2-D6ED-44E4-BBE4-20726933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225</TotalTime>
  <Pages>6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5770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Мариела Павлова</cp:lastModifiedBy>
  <cp:revision>81</cp:revision>
  <cp:lastPrinted>2018-08-21T12:42:00Z</cp:lastPrinted>
  <dcterms:created xsi:type="dcterms:W3CDTF">2021-03-12T13:18:00Z</dcterms:created>
  <dcterms:modified xsi:type="dcterms:W3CDTF">2021-04-27T13:00:00Z</dcterms:modified>
</cp:coreProperties>
</file>